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D88" w:rsidRDefault="00117D88" w:rsidP="00117D88">
      <w:pPr>
        <w:rPr>
          <w:lang w:val="en-AU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8F46DC0" wp14:editId="6D9122EA">
                <wp:simplePos x="0" y="0"/>
                <wp:positionH relativeFrom="column">
                  <wp:posOffset>-2641600</wp:posOffset>
                </wp:positionH>
                <wp:positionV relativeFrom="paragraph">
                  <wp:posOffset>-1066800</wp:posOffset>
                </wp:positionV>
                <wp:extent cx="11259185" cy="10828020"/>
                <wp:effectExtent l="0" t="0" r="0" b="1143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259185" cy="10828020"/>
                          <a:chOff x="0" y="0"/>
                          <a:chExt cx="11259185" cy="10828020"/>
                        </a:xfrm>
                      </wpg:grpSpPr>
                      <wps:wsp>
                        <wps:cNvPr id="43" name="مستطيل 8"/>
                        <wps:cNvSpPr/>
                        <wps:spPr>
                          <a:xfrm>
                            <a:off x="1714500" y="38100"/>
                            <a:ext cx="7589520" cy="10789920"/>
                          </a:xfrm>
                          <a:prstGeom prst="rect">
                            <a:avLst/>
                          </a:prstGeom>
                          <a:solidFill>
                            <a:srgbClr val="01B3D7"/>
                          </a:solidFill>
                          <a:ln>
                            <a:solidFill>
                              <a:srgbClr val="01B3D7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17D88" w:rsidRDefault="00117D88" w:rsidP="00117D88">
                              <w:pPr>
                                <w:rPr>
                                  <w:i/>
                                  <w:iCs/>
                                  <w:lang w:bidi="ar-SY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شكل حر: شكل 36"/>
                        <wps:cNvSpPr/>
                        <wps:spPr>
                          <a:xfrm>
                            <a:off x="1606550" y="7493000"/>
                            <a:ext cx="6953885" cy="3332480"/>
                          </a:xfrm>
                          <a:custGeom>
                            <a:avLst/>
                            <a:gdLst>
                              <a:gd name="connsiteX0" fmla="*/ 1634857 w 5894030"/>
                              <a:gd name="connsiteY0" fmla="*/ 0 h 2825197"/>
                              <a:gd name="connsiteX1" fmla="*/ 5892948 w 5894030"/>
                              <a:gd name="connsiteY1" fmla="*/ 2822453 h 2825197"/>
                              <a:gd name="connsiteX2" fmla="*/ 5894030 w 5894030"/>
                              <a:gd name="connsiteY2" fmla="*/ 2825197 h 2825197"/>
                              <a:gd name="connsiteX3" fmla="*/ 0 w 5894030"/>
                              <a:gd name="connsiteY3" fmla="*/ 2825197 h 2825197"/>
                              <a:gd name="connsiteX4" fmla="*/ 0 w 5894030"/>
                              <a:gd name="connsiteY4" fmla="*/ 298520 h 2825197"/>
                              <a:gd name="connsiteX5" fmla="*/ 45916 w 5894030"/>
                              <a:gd name="connsiteY5" fmla="*/ 280417 h 2825197"/>
                              <a:gd name="connsiteX6" fmla="*/ 1634857 w 5894030"/>
                              <a:gd name="connsiteY6" fmla="*/ 0 h 282519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894030" h="2825197">
                                <a:moveTo>
                                  <a:pt x="1634857" y="0"/>
                                </a:moveTo>
                                <a:cubicBezTo>
                                  <a:pt x="3549042" y="0"/>
                                  <a:pt x="5191404" y="1163816"/>
                                  <a:pt x="5892948" y="2822453"/>
                                </a:cubicBezTo>
                                <a:lnTo>
                                  <a:pt x="5894030" y="2825197"/>
                                </a:lnTo>
                                <a:lnTo>
                                  <a:pt x="0" y="2825197"/>
                                </a:lnTo>
                                <a:lnTo>
                                  <a:pt x="0" y="298520"/>
                                </a:lnTo>
                                <a:lnTo>
                                  <a:pt x="45916" y="280417"/>
                                </a:lnTo>
                                <a:cubicBezTo>
                                  <a:pt x="541373" y="99005"/>
                                  <a:pt x="1076553" y="0"/>
                                  <a:pt x="1634857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397C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1" anchor="ctr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صورة 9" descr="Major Elements for Efficient Enterprise Risk Management | HLB HAMT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EC256AD9-EC32-45F1-471B-48184D3CA97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001" r="3481" b="248"/>
                          <a:stretch/>
                        </pic:blipFill>
                        <pic:spPr bwMode="auto">
                          <a:xfrm>
                            <a:off x="5575300" y="0"/>
                            <a:ext cx="5683885" cy="4330700"/>
                          </a:xfrm>
                          <a:custGeom>
                            <a:avLst/>
                            <a:gdLst>
                              <a:gd name="connsiteX0" fmla="*/ 336561 w 5483232"/>
                              <a:gd name="connsiteY0" fmla="*/ 0 h 4177663"/>
                              <a:gd name="connsiteX1" fmla="*/ 5483232 w 5483232"/>
                              <a:gd name="connsiteY1" fmla="*/ 0 h 4177663"/>
                              <a:gd name="connsiteX2" fmla="*/ 5483232 w 5483232"/>
                              <a:gd name="connsiteY2" fmla="*/ 3587786 h 4177663"/>
                              <a:gd name="connsiteX3" fmla="*/ 3673975 w 5483232"/>
                              <a:gd name="connsiteY3" fmla="*/ 4068294 h 4177663"/>
                              <a:gd name="connsiteX4" fmla="*/ 3792502 w 5483232"/>
                              <a:gd name="connsiteY4" fmla="*/ 4015162 h 4177663"/>
                              <a:gd name="connsiteX5" fmla="*/ 3806872 w 5483232"/>
                              <a:gd name="connsiteY5" fmla="*/ 4007804 h 4177663"/>
                              <a:gd name="connsiteX6" fmla="*/ 3681783 w 5483232"/>
                              <a:gd name="connsiteY6" fmla="*/ 4050117 h 4177663"/>
                              <a:gd name="connsiteX7" fmla="*/ 2837883 w 5483232"/>
                              <a:gd name="connsiteY7" fmla="*/ 4177663 h 4177663"/>
                              <a:gd name="connsiteX8" fmla="*/ 0 w 5483232"/>
                              <a:gd name="connsiteY8" fmla="*/ 1340658 h 4177663"/>
                              <a:gd name="connsiteX9" fmla="*/ 279846 w 5483232"/>
                              <a:gd name="connsiteY9" fmla="*/ 110700 h 4177663"/>
                              <a:gd name="connsiteX10" fmla="*/ 336561 w 5483232"/>
                              <a:gd name="connsiteY10" fmla="*/ 0 h 41776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5483232" h="4177663">
                                <a:moveTo>
                                  <a:pt x="336561" y="0"/>
                                </a:moveTo>
                                <a:lnTo>
                                  <a:pt x="5483232" y="0"/>
                                </a:lnTo>
                                <a:lnTo>
                                  <a:pt x="5483232" y="3587786"/>
                                </a:lnTo>
                                <a:lnTo>
                                  <a:pt x="3673975" y="4068294"/>
                                </a:lnTo>
                                <a:lnTo>
                                  <a:pt x="3792502" y="4015162"/>
                                </a:lnTo>
                                <a:lnTo>
                                  <a:pt x="3806872" y="4007804"/>
                                </a:lnTo>
                                <a:lnTo>
                                  <a:pt x="3681783" y="4050117"/>
                                </a:lnTo>
                                <a:cubicBezTo>
                                  <a:pt x="3415195" y="4133009"/>
                                  <a:pt x="3131756" y="4177663"/>
                                  <a:pt x="2837883" y="4177663"/>
                                </a:cubicBezTo>
                                <a:cubicBezTo>
                                  <a:pt x="1270564" y="4177663"/>
                                  <a:pt x="0" y="2907493"/>
                                  <a:pt x="0" y="1340658"/>
                                </a:cubicBezTo>
                                <a:cubicBezTo>
                                  <a:pt x="0" y="899987"/>
                                  <a:pt x="100504" y="482781"/>
                                  <a:pt x="279846" y="110700"/>
                                </a:cubicBezTo>
                                <a:lnTo>
                                  <a:pt x="336561" y="0"/>
                                </a:lnTo>
                                <a:close/>
                              </a:path>
                            </a:pathLst>
                          </a:custGeom>
                          <a:noFill/>
                        </pic:spPr>
                      </pic:pic>
                      <wps:wsp>
                        <wps:cNvPr id="46" name="مربع نص 6"/>
                        <wps:cNvSpPr txBox="1"/>
                        <wps:spPr>
                          <a:xfrm>
                            <a:off x="3155950" y="8585200"/>
                            <a:ext cx="2229485" cy="13061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17D88" w:rsidRDefault="00117D88" w:rsidP="00117D88">
                              <w:pPr>
                                <w:pBdr>
                                  <w:top w:val="thinThickSmallGap" w:sz="24" w:space="1" w:color="0D0D0D" w:themeColor="text1" w:themeTint="F2"/>
                                </w:pBd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color w:val="FFFFFF" w:themeColor="background1"/>
                                  <w:sz w:val="22"/>
                                  <w:szCs w:val="22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color w:val="FFFFFF" w:themeColor="background1"/>
                                  <w:kern w:val="24"/>
                                  <w:sz w:val="72"/>
                                  <w:szCs w:val="72"/>
                                  <w:rtl/>
                                  <w:lang w:bidi="ar-EG"/>
                                </w:rPr>
                                <w:t>الاختبار القبلي والبعدي</w:t>
                              </w:r>
                            </w:p>
                          </w:txbxContent>
                        </wps:txbx>
                        <wps:bodyPr wrap="square" rtlCol="1">
                          <a:spAutoFit/>
                        </wps:bodyPr>
                      </wps:wsp>
                      <wps:wsp>
                        <wps:cNvPr id="47" name="مربع نص 6"/>
                        <wps:cNvSpPr txBox="1"/>
                        <wps:spPr>
                          <a:xfrm>
                            <a:off x="3282950" y="4673600"/>
                            <a:ext cx="3956050" cy="8705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17D88" w:rsidRDefault="00117D88" w:rsidP="00117D88">
                              <w:pPr>
                                <w:pStyle w:val="NormalWeb"/>
                                <w:pBdr>
                                  <w:top w:val="thinThickSmallGap" w:sz="24" w:space="1" w:color="0D0D0D" w:themeColor="text1" w:themeTint="F2"/>
                                </w:pBdr>
                                <w:bidi/>
                                <w:spacing w:before="0" w:beforeAutospacing="0" w:after="0" w:afterAutospacing="0"/>
                                <w:jc w:val="center"/>
                                <w:rPr>
                                  <w:color w:val="FFFFFF" w:themeColor="background1"/>
                                  <w:lang w:bidi="ar-SY"/>
                                </w:rPr>
                              </w:pPr>
                              <w:r>
                                <w:rPr>
                                  <w:rFonts w:ascii="Sakkal Majalla" w:hAnsi="Sakkal Majalla" w:cs="Sakkal Majalla"/>
                                  <w:color w:val="FFFFFF" w:themeColor="background1"/>
                                  <w:kern w:val="24"/>
                                  <w:sz w:val="80"/>
                                  <w:szCs w:val="80"/>
                                  <w:rtl/>
                                  <w:lang w:bidi="ar-EG"/>
                                </w:rPr>
                                <w:t>تقييم المخاطر</w:t>
                              </w:r>
                            </w:p>
                          </w:txbxContent>
                        </wps:txbx>
                        <wps:bodyPr wrap="square" rtlCol="1">
                          <a:spAutoFit/>
                        </wps:bodyPr>
                      </wps:wsp>
                      <wpg:grpSp>
                        <wpg:cNvPr id="48" name="مجموعة 787049529"/>
                        <wpg:cNvGrpSpPr/>
                        <wpg:grpSpPr>
                          <a:xfrm>
                            <a:off x="0" y="114300"/>
                            <a:ext cx="9434829" cy="4326891"/>
                            <a:chOff x="0" y="114300"/>
                            <a:chExt cx="9435422" cy="4327517"/>
                          </a:xfrm>
                        </wpg:grpSpPr>
                        <wps:wsp>
                          <wps:cNvPr id="52" name="شكل حر: شكل 35"/>
                          <wps:cNvSpPr/>
                          <wps:spPr>
                            <a:xfrm>
                              <a:off x="0" y="114300"/>
                              <a:ext cx="5381974" cy="2832062"/>
                            </a:xfrm>
                            <a:custGeom>
                              <a:avLst/>
                              <a:gdLst>
                                <a:gd name="connsiteX0" fmla="*/ 0 w 6616800"/>
                                <a:gd name="connsiteY0" fmla="*/ 0 h 3482623"/>
                                <a:gd name="connsiteX1" fmla="*/ 6616800 w 6616800"/>
                                <a:gd name="connsiteY1" fmla="*/ 0 h 3482623"/>
                                <a:gd name="connsiteX2" fmla="*/ 6616800 w 6616800"/>
                                <a:gd name="connsiteY2" fmla="*/ 1 h 3482623"/>
                                <a:gd name="connsiteX3" fmla="*/ 6412850 w 6616800"/>
                                <a:gd name="connsiteY3" fmla="*/ 1 h 3482623"/>
                                <a:gd name="connsiteX4" fmla="*/ 6343471 w 6616800"/>
                                <a:gd name="connsiteY4" fmla="*/ 153463 h 3482623"/>
                                <a:gd name="connsiteX5" fmla="*/ 6010956 w 6616800"/>
                                <a:gd name="connsiteY5" fmla="*/ 1800466 h 3482623"/>
                                <a:gd name="connsiteX6" fmla="*/ 6267709 w 6616800"/>
                                <a:gd name="connsiteY6" fmla="*/ 3255320 h 3482623"/>
                                <a:gd name="connsiteX7" fmla="*/ 6314283 w 6616800"/>
                                <a:gd name="connsiteY7" fmla="*/ 3373442 h 3482623"/>
                                <a:gd name="connsiteX8" fmla="*/ 6299132 w 6616800"/>
                                <a:gd name="connsiteY8" fmla="*/ 3354162 h 3482623"/>
                                <a:gd name="connsiteX9" fmla="*/ 3200041 w 6616800"/>
                                <a:gd name="connsiteY9" fmla="*/ 1892640 h 3482623"/>
                                <a:gd name="connsiteX10" fmla="*/ 100950 w 6616800"/>
                                <a:gd name="connsiteY10" fmla="*/ 3354162 h 3482623"/>
                                <a:gd name="connsiteX11" fmla="*/ 0 w 6616800"/>
                                <a:gd name="connsiteY11" fmla="*/ 3482623 h 348262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6616800" h="3482623">
                                  <a:moveTo>
                                    <a:pt x="0" y="0"/>
                                  </a:moveTo>
                                  <a:lnTo>
                                    <a:pt x="6616800" y="0"/>
                                  </a:lnTo>
                                  <a:lnTo>
                                    <a:pt x="6616800" y="1"/>
                                  </a:lnTo>
                                  <a:lnTo>
                                    <a:pt x="6412850" y="1"/>
                                  </a:lnTo>
                                  <a:lnTo>
                                    <a:pt x="6343471" y="153463"/>
                                  </a:lnTo>
                                  <a:cubicBezTo>
                                    <a:pt x="6129357" y="659686"/>
                                    <a:pt x="6010956" y="1216249"/>
                                    <a:pt x="6010956" y="1800466"/>
                                  </a:cubicBezTo>
                                  <a:cubicBezTo>
                                    <a:pt x="6010956" y="2311656"/>
                                    <a:pt x="6101607" y="2801673"/>
                                    <a:pt x="6267709" y="3255320"/>
                                  </a:cubicBezTo>
                                  <a:lnTo>
                                    <a:pt x="6314283" y="3373442"/>
                                  </a:lnTo>
                                  <a:lnTo>
                                    <a:pt x="6299132" y="3354162"/>
                                  </a:lnTo>
                                  <a:cubicBezTo>
                                    <a:pt x="5562503" y="2461574"/>
                                    <a:pt x="4447713" y="1892640"/>
                                    <a:pt x="3200041" y="1892640"/>
                                  </a:cubicBezTo>
                                  <a:cubicBezTo>
                                    <a:pt x="1952369" y="1892640"/>
                                    <a:pt x="837579" y="2461574"/>
                                    <a:pt x="100950" y="3354162"/>
                                  </a:cubicBezTo>
                                  <a:lnTo>
                                    <a:pt x="0" y="34826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8CAE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1" anchor="ctr">
                            <a:noAutofit/>
                          </wps:bodyPr>
                        </wps:wsp>
                        <wps:wsp>
                          <wps:cNvPr id="53" name="شكل حر: شكل 2"/>
                          <wps:cNvSpPr/>
                          <wps:spPr>
                            <a:xfrm>
                              <a:off x="5081452" y="127362"/>
                              <a:ext cx="4353970" cy="4314455"/>
                            </a:xfrm>
                            <a:custGeom>
                              <a:avLst/>
                              <a:gdLst>
                                <a:gd name="connsiteX0" fmla="*/ 401894 w 6085794"/>
                                <a:gd name="connsiteY0" fmla="*/ 0 h 6031739"/>
                                <a:gd name="connsiteX1" fmla="*/ 1234684 w 6085794"/>
                                <a:gd name="connsiteY1" fmla="*/ 0 h 6031739"/>
                                <a:gd name="connsiteX2" fmla="*/ 1155403 w 6085794"/>
                                <a:gd name="connsiteY2" fmla="*/ 154794 h 6031739"/>
                                <a:gd name="connsiteX3" fmla="*/ 764209 w 6085794"/>
                                <a:gd name="connsiteY3" fmla="*/ 1874672 h 6031739"/>
                                <a:gd name="connsiteX4" fmla="*/ 4731255 w 6085794"/>
                                <a:gd name="connsiteY4" fmla="*/ 5841718 h 6031739"/>
                                <a:gd name="connsiteX5" fmla="*/ 5910933 w 6085794"/>
                                <a:gd name="connsiteY5" fmla="*/ 5663368 h 6031739"/>
                                <a:gd name="connsiteX6" fmla="*/ 6085794 w 6085794"/>
                                <a:gd name="connsiteY6" fmla="*/ 5604201 h 6031739"/>
                                <a:gd name="connsiteX7" fmla="*/ 6065706 w 6085794"/>
                                <a:gd name="connsiteY7" fmla="*/ 5614490 h 6031739"/>
                                <a:gd name="connsiteX8" fmla="*/ 4231274 w 6085794"/>
                                <a:gd name="connsiteY8" fmla="*/ 6031739 h 6031739"/>
                                <a:gd name="connsiteX9" fmla="*/ 0 w 6085794"/>
                                <a:gd name="connsiteY9" fmla="*/ 1800465 h 6031739"/>
                                <a:gd name="connsiteX10" fmla="*/ 332515 w 6085794"/>
                                <a:gd name="connsiteY10" fmla="*/ 153462 h 603173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6085794" h="6031739">
                                  <a:moveTo>
                                    <a:pt x="401894" y="0"/>
                                  </a:moveTo>
                                  <a:lnTo>
                                    <a:pt x="1234684" y="0"/>
                                  </a:lnTo>
                                  <a:lnTo>
                                    <a:pt x="1155403" y="154794"/>
                                  </a:lnTo>
                                  <a:cubicBezTo>
                                    <a:pt x="904702" y="675083"/>
                                    <a:pt x="764209" y="1258471"/>
                                    <a:pt x="764209" y="1874672"/>
                                  </a:cubicBezTo>
                                  <a:cubicBezTo>
                                    <a:pt x="764209" y="4065611"/>
                                    <a:pt x="2540316" y="5841718"/>
                                    <a:pt x="4731255" y="5841718"/>
                                  </a:cubicBezTo>
                                  <a:cubicBezTo>
                                    <a:pt x="5142056" y="5841718"/>
                                    <a:pt x="5538273" y="5779277"/>
                                    <a:pt x="5910933" y="5663368"/>
                                  </a:cubicBezTo>
                                  <a:lnTo>
                                    <a:pt x="6085794" y="5604201"/>
                                  </a:lnTo>
                                  <a:lnTo>
                                    <a:pt x="6065706" y="5614490"/>
                                  </a:lnTo>
                                  <a:cubicBezTo>
                                    <a:pt x="5510763" y="5881889"/>
                                    <a:pt x="4888518" y="6031739"/>
                                    <a:pt x="4231274" y="6031739"/>
                                  </a:cubicBezTo>
                                  <a:cubicBezTo>
                                    <a:pt x="1894406" y="6031739"/>
                                    <a:pt x="0" y="4137333"/>
                                    <a:pt x="0" y="1800465"/>
                                  </a:cubicBezTo>
                                  <a:cubicBezTo>
                                    <a:pt x="0" y="1216248"/>
                                    <a:pt x="118401" y="659685"/>
                                    <a:pt x="332515" y="15346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48CAE4"/>
                            </a:solidFill>
                            <a:ln>
                              <a:solidFill>
                                <a:srgbClr val="48CAE4"/>
                              </a:solidFill>
                            </a:ln>
                            <a:effectLst>
                              <a:outerShdw blurRad="342900" dist="304800" dir="8100000" algn="tl" rotWithShape="0">
                                <a:prstClr val="black">
                                  <a:alpha val="19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1" anchor="ctr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49" name="رسم 784245786" descr="يد مرفوعة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CE55BFA-BB01-1ACB-AA14-3E449B25B62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78050" y="37465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0" name="رسم 845257242" descr="تحذير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71C8F7BC-30C3-80C7-126A-3566284539C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17900" y="76200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1" name="رسم 225172846" descr="رجل إطفاء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534565A8-27EC-EA6B-E2B2-3F41840678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600700" y="880110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" o:spid="_x0000_s1026" style="position:absolute;left:0;text-align:left;margin-left:-208pt;margin-top:-84pt;width:886.55pt;height:852.6pt;z-index:251658240" coordsize="112591,10828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">
                <v:rect id="مستطيل 8" o:spid="_x0000_s1027" style="position:absolute;left:17145;top:381;width:75895;height:1078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8oWMMA&#10;AADbAAAADwAAAGRycy9kb3ducmV2LnhtbESPzWrDMBCE74W8g9hALyWR+0MIbpQQCsHt0UkeYGNt&#10;LRNrZaRt4ubpq0Khx2FmvmFWm9H36kIxdYENPM4LUMRNsB23Bo6H3WwJKgmyxT4wGfimBJv15G6F&#10;pQ1Xrumyl1ZlCKcSDTiRodQ6NY48pnkYiLP3GaJHyTK22ka8Zrjv9VNRLLTHjvOCw4HeHDXn/Zc3&#10;oGMlx+jCqXqoDqdWdvXt41Ybcz8dt6+ghEb5D/+1362Bl2f4/ZJ/gF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8oWMMAAADbAAAADwAAAAAAAAAAAAAAAACYAgAAZHJzL2Rv&#10;d25yZXYueG1sUEsFBgAAAAAEAAQA9QAAAIgDAAAAAA==&#10;" fillcolor="#01b3d7" strokecolor="#01b3d7" strokeweight="1pt">
                  <v:textbox>
                    <w:txbxContent>
                      <w:p w:rsidR="00117D88" w:rsidRDefault="00117D88" w:rsidP="00117D88">
                        <w:pPr>
                          <w:rPr>
                            <w:i/>
                            <w:iCs/>
                            <w:lang w:bidi="ar-SY"/>
                          </w:rPr>
                        </w:pPr>
                      </w:p>
                    </w:txbxContent>
                  </v:textbox>
                </v:rect>
                <v:shape id="شكل حر: شكل 36" o:spid="_x0000_s1028" style="position:absolute;left:16065;top:74930;width:69539;height:33324;visibility:visible;mso-wrap-style:square;v-text-anchor:middle" coordsize="5894030,2825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7GD8QA&#10;AADbAAAADwAAAGRycy9kb3ducmV2LnhtbESPzWrDMBCE74W8g9hCb43cNITUjWLySwo92S30ulhb&#10;29RaGUtOlDx9FCjkOMzMN8wiC6YVR+pdY1nByzgBQVxa3XCl4Ptr/zwH4TyyxtYyKTiTg2w5elhg&#10;qu2JczoWvhIRwi5FBbX3XSqlK2sy6Ma2I47er+0N+ij7SuoeTxFuWjlJkpk02HBcqLGjTU3lXzEY&#10;BTMm3r7tDjR04fVnnrfh83xZK/X0GFbvIDwFfw//tz+0gukUbl/iD5D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uxg/EAAAA2wAAAA8AAAAAAAAAAAAAAAAAmAIAAGRycy9k&#10;b3ducmV2LnhtbFBLBQYAAAAABAAEAPUAAACJAwAAAAA=&#10;" path="m1634857,c3549042,,5191404,1163816,5892948,2822453r1082,2744l,2825197,,298520,45916,280417c541373,99005,1076553,,1634857,xe" fillcolor="#0397c1" stroked="f" strokeweight="1pt">
                  <v:stroke joinstyle="miter"/>
                  <v:path arrowok="t" o:connecttype="custom" o:connectlocs="1928834,0;6952608,3329243;6953885,3332480;0,3332480;0,352121;54173,330768;1928834,0" o:connectangles="0,0,0,0,0,0,0"/>
                </v:shape>
                <v:shape id="صورة 9" o:spid="_x0000_s1029" type="#_x0000_t75" alt="Major Elements for Efficient Enterprise Risk Management | HLB HAMT" style="position:absolute;left:55753;width:56838;height:43307;visibility:visible;mso-wrap-style:square" coordsize="5483232,4177663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lZuSzEAAAA2wAAAA8AAABkcnMvZG93bnJldi54bWxEj81qwzAQhO+FvIPYQG+NXFOH4EYJjUMh&#10;l0KbBHJdrK3lxFoZS/XP20eFQo/DzHzDrLejbURPna8dK3heJCCIS6drrhScT+9PKxA+IGtsHJOC&#10;iTxsN7OHNebaDfxF/TFUIkLY56jAhNDmUvrSkEW/cC1x9L5dZzFE2VVSdzhEuG1kmiRLabHmuGCw&#10;pcJQeTv+WAXpPgvDVE+8bD6L68e51WZ30Uo9zse3VxCBxvAf/msftIKXDH6/xB8gN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lZuSzEAAAA2wAAAA8AAAAAAAAAAAAAAAAA&#10;nwIAAGRycy9kb3ducmV2LnhtbFBLBQYAAAAABAAEAPcAAACQAwAAAAA=&#10;" path="m336561,l5483232,r,3587786l3673975,4068294r118527,-53132l3806872,4007804r-125089,42313c3415195,4133009,3131756,4177663,2837883,4177663,1270564,4177663,,2907493,,1340658,,899987,100504,482781,279846,110700l336561,xe">
                  <v:imagedata r:id="rId16" o:title="Major Elements for Efficient Enterprise Risk Management | HLB HAMT" cropbottom="163f" cropleft="18351f" cropright="2281f"/>
                  <v:formulas/>
                  <v:path arrowok="t" o:extrusionok="t" o:connecttype="custom" o:connectlocs="348877,0;5683885,0;5683885,3719215;3808420,4217325;3931285,4162246;3946180,4154619;3816514,4198482;2941732,4330700;0,1389769;290087,114755;348877,0" o:connectangles="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6" o:spid="_x0000_s1030" type="#_x0000_t202" style="position:absolute;left:31559;top:85852;width:22295;height:1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V1ysIA&#10;AADbAAAADwAAAGRycy9kb3ducmV2LnhtbESPzWrDMBCE74W+g9hAbo2c0obgRDahP5BDL02c+2Jt&#10;LBNrZaxt7Lx9VCj0OMzMN8y2nHynrjTENrCB5SIDRVwH23JjoDp+Pq1BRUG22AUmAzeKUBaPD1vM&#10;bRj5m64HaVSCcMzRgBPpc61j7chjXISeOHnnMHiUJIdG2wHHBPedfs6ylfbYclpw2NObo/py+PEG&#10;ROxueas+fNyfpq/30WX1K1bGzGfTbgNKaJL/8F97bw28rO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lXXKwgAAANsAAAAPAAAAAAAAAAAAAAAAAJgCAABkcnMvZG93&#10;bnJldi54bWxQSwUGAAAAAAQABAD1AAAAhwMAAAAA&#10;" filled="f" stroked="f">
                  <v:textbox style="mso-fit-shape-to-text:t">
                    <w:txbxContent>
                      <w:p w:rsidR="00117D88" w:rsidRDefault="00117D88" w:rsidP="00117D88">
                        <w:pPr>
                          <w:pBdr>
                            <w:top w:val="thinThickSmallGap" w:sz="24" w:space="1" w:color="0D0D0D" w:themeColor="text1" w:themeTint="F2"/>
                          </w:pBdr>
                          <w:bidi w:val="0"/>
                          <w:jc w:val="center"/>
                          <w:rPr>
                            <w:rFonts w:ascii="Adobe Arabic" w:hAnsi="Adobe Arabic" w:cs="Adobe Arabic"/>
                            <w:color w:val="FFFFFF" w:themeColor="background1"/>
                            <w:sz w:val="22"/>
                            <w:szCs w:val="22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color w:val="FFFFFF" w:themeColor="background1"/>
                            <w:kern w:val="24"/>
                            <w:sz w:val="72"/>
                            <w:szCs w:val="72"/>
                            <w:rtl/>
                            <w:lang w:bidi="ar-EG"/>
                          </w:rPr>
                          <w:t>الاختبار القبلي والبعدي</w:t>
                        </w:r>
                      </w:p>
                    </w:txbxContent>
                  </v:textbox>
                </v:shape>
                <v:shape id="مربع نص 6" o:spid="_x0000_s1031" type="#_x0000_t202" style="position:absolute;left:32829;top:46736;width:39561;height:8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nQUcIA&#10;AADbAAAADwAAAGRycy9kb3ducmV2LnhtbESPQWvCQBSE7wX/w/KE3upGsbWkriJqwYOXarw/sq/Z&#10;0OzbkH2a+O+7hYLHYWa+YZbrwTfqRl2sAxuYTjJQxGWwNVcGivPnyzuoKMgWm8Bk4E4R1qvR0xJz&#10;G3r+ottJKpUgHHM04ETaXOtYOvIYJ6ElTt536DxKkl2lbYd9gvtGz7LsTXusOS04bGnrqPw5Xb0B&#10;EbuZ3ou9j4fLcNz1LitfsTDmeTxsPkAJDfII/7cP1sB8AX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2dBRwgAAANsAAAAPAAAAAAAAAAAAAAAAAJgCAABkcnMvZG93&#10;bnJldi54bWxQSwUGAAAAAAQABAD1AAAAhwMAAAAA&#10;" filled="f" stroked="f">
                  <v:textbox style="mso-fit-shape-to-text:t">
                    <w:txbxContent>
                      <w:p w:rsidR="00117D88" w:rsidRDefault="00117D88" w:rsidP="00117D88">
                        <w:pPr>
                          <w:pStyle w:val="NormalWeb"/>
                          <w:pBdr>
                            <w:top w:val="thinThickSmallGap" w:sz="24" w:space="1" w:color="0D0D0D" w:themeColor="text1" w:themeTint="F2"/>
                          </w:pBdr>
                          <w:bidi/>
                          <w:spacing w:before="0" w:beforeAutospacing="0" w:after="0" w:afterAutospacing="0"/>
                          <w:jc w:val="center"/>
                          <w:rPr>
                            <w:color w:val="FFFFFF" w:themeColor="background1"/>
                            <w:lang w:bidi="ar-SY"/>
                          </w:rPr>
                        </w:pPr>
                        <w:r>
                          <w:rPr>
                            <w:rFonts w:ascii="Sakkal Majalla" w:hAnsi="Sakkal Majalla" w:cs="Sakkal Majalla"/>
                            <w:color w:val="FFFFFF" w:themeColor="background1"/>
                            <w:kern w:val="24"/>
                            <w:sz w:val="80"/>
                            <w:szCs w:val="80"/>
                            <w:rtl/>
                            <w:lang w:bidi="ar-EG"/>
                          </w:rPr>
                          <w:t>تقييم المخاطر</w:t>
                        </w:r>
                      </w:p>
                    </w:txbxContent>
                  </v:textbox>
                </v:shape>
                <v:group id="مجموعة 787049529" o:spid="_x0000_s1032" style="position:absolute;top:1143;width:94348;height:43268" coordorigin=",1143" coordsize="94354,43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 id="شكل حر: شكل 35" o:spid="_x0000_s1033" style="position:absolute;top:1143;width:53819;height:28320;visibility:visible;mso-wrap-style:square;v-text-anchor:middle" coordsize="6616800,34826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em5MQA&#10;AADbAAAADwAAAGRycy9kb3ducmV2LnhtbESPT2vCQBTE7wW/w/IEL6FumqKU6EbEorT0pJZ6fWSf&#10;+WP2bciuJn77bkHocZiZ3zDL1WAacaPOVZYVvExjEMS51RUXCr6P2+c3EM4ja2wsk4I7OVhlo6cl&#10;ptr2vKfbwRciQNilqKD0vk2ldHlJBt3UtsTBO9vOoA+yK6TusA9w08gkjufSYMVhocSWNiXll8PV&#10;KIib+ivXp/5nF92T9/qTot6+RkpNxsN6AcLT4P/Dj/aHVjBL4O9L+AE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3puTEAAAA2wAAAA8AAAAAAAAAAAAAAAAAmAIAAGRycy9k&#10;b3ducmV2LnhtbFBLBQYAAAAABAAEAPUAAACJAwAAAAA=&#10;" path="m,l6616800,r,1l6412850,1r-69379,153462c6129357,659686,6010956,1216249,6010956,1800466v,511190,90651,1001207,256753,1454854l6314283,3373442r-15151,-19280c5562503,2461574,4447713,1892640,3200041,1892640v-1247672,,-2362462,568934,-3099091,1461522l,3482623,,xe" fillcolor="#48cae4" stroked="f" strokeweight="1pt">
                    <v:stroke joinstyle="miter"/>
                    <v:path arrowok="t" o:connecttype="custom" o:connectlocs="0,0;5381974,0;5381974,1;5216085,1;5159654,124796;4889192,1464135;5098030,2647220;5135913,2743276;5123589,2727598;2602850,1539091;82111,2727598;0,2832062" o:connectangles="0,0,0,0,0,0,0,0,0,0,0,0"/>
                  </v:shape>
                  <v:shape id="شكل حر: شكل 2" o:spid="_x0000_s1034" style="position:absolute;left:50814;top:1273;width:43540;height:43145;visibility:visible;mso-wrap-style:square;v-text-anchor:middle" coordsize="6085794,6031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4AMQA&#10;AADbAAAADwAAAGRycy9kb3ducmV2LnhtbESPT2sCMRTE74LfITyht5qtrbasRhHbBU/FP4Xi7bF5&#10;7qZuXpYk1fXbN0LB4zAzv2Fmi8424kw+GMcKnoYZCOLSacOVgq998fgGIkRkjY1jUnClAIt5vzfD&#10;XLsLb+m8i5VIEA45KqhjbHMpQ1mTxTB0LXHyjs5bjEn6SmqPlwS3jRxl2URaNJwWamxpVVN52v1a&#10;BStvDht6+SnM5/c769Nr8XFwjVIPg245BRGpi/fwf3utFYyf4fYl/QA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geADEAAAA2wAAAA8AAAAAAAAAAAAAAAAAmAIAAGRycy9k&#10;b3ducmV2LnhtbFBLBQYAAAAABAAEAPUAAACJAwAAAAA=&#10;" path="m401894,r832790,l1155403,154794c904702,675083,764209,1258471,764209,1874672v,2190939,1776107,3967046,3967046,3967046c5142056,5841718,5538273,5779277,5910933,5663368r174861,-59167l6065706,5614490v-554943,267399,-1177188,417249,-1834432,417249c1894406,6031739,,4137333,,1800465,,1216248,118401,659685,332515,153462l401894,xe" fillcolor="#48cae4" strokecolor="#48cae4" strokeweight="1pt">
                    <v:stroke joinstyle="miter"/>
                    <v:shadow on="t" color="black" opacity="12451f" origin="-.5,-.5" offset="-5.98683mm,5.98683mm"/>
                    <v:path arrowok="t" o:connecttype="custom" o:connectlocs="287528,0;883332,0;826612,110723;546739,1340938;3384890,4178534;4228869,4050962;4353970,4008640;4339598,4016000;3027188,4314455;0,1287858;237892,109770" o:connectangles="0,0,0,0,0,0,0,0,0,0,0"/>
                  </v:shape>
                </v:group>
                <v:shape id="رسم 784245786" o:spid="_x0000_s1035" type="#_x0000_t75" alt="يد مرفوعة" style="position:absolute;left:21780;top:3746;width:9144;height:9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HegvDDAAAA2wAAAA8AAABkcnMvZG93bnJldi54bWxEj91qAjEUhO8LvkM4gnc1a5FSV6NoQRCl&#10;FH/A28PmuFncnCxJdNe3bwqCl8PMfMPMFp2txZ18qBwrGA0zEMSF0xWXCk7H9fsXiBCRNdaOScGD&#10;AizmvbcZ5tq1vKf7IZYiQTjkqMDE2ORShsKQxTB0DXHyLs5bjEn6UmqPbYLbWn5k2ae0WHFaMNjQ&#10;t6HierhZBWs+250/bc1IZ7v2ZxL22/HvSqlBv1tOQUTq4iv8bG+0gvEE/r+kHyDn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d6C8MMAAADbAAAADwAAAAAAAAAAAAAAAACf&#10;AgAAZHJzL2Rvd25yZXYueG1sUEsFBgAAAAAEAAQA9wAAAI8DAAAAAA==&#10;">
                  <v:imagedata r:id="rId17" o:title="يد مرفوعة"/>
                  <v:path arrowok="t"/>
                </v:shape>
                <v:shape id="رسم 845257242" o:spid="_x0000_s1036" type="#_x0000_t75" alt="تحذير" style="position:absolute;left:35179;top:7620;width:9144;height:9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5kSKfAAAAA2wAAAA8AAABkcnMvZG93bnJldi54bWxET8tqwkAU3Qv+w3AFN1Inig01OpHSIOiy&#10;aT/gkrl5mMydkBlN+vedheDycN7H02Q68aDBNZYVbNYRCOLC6oYrBb8/57cPEM4ja+wsk4I/cnBK&#10;57MjJtqO/E2P3FcihLBLUEHtfZ9I6YqaDLq17YkDV9rBoA9wqKQecAzhppPbKIqlwYZDQ409fdVU&#10;tPndKNhtyvIeX7ucV1l1vtH1Frf7TKnlYvo8gPA0+Zf46b5oBe9hffgSfoBM/w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mRIp8AAAADbAAAADwAAAAAAAAAAAAAAAACfAgAA&#10;ZHJzL2Rvd25yZXYueG1sUEsFBgAAAAAEAAQA9wAAAIwDAAAAAA==&#10;">
                  <v:imagedata r:id="rId18" o:title="تحذير"/>
                  <v:path arrowok="t"/>
                </v:shape>
                <v:shape id="رسم 225172846" o:spid="_x0000_s1037" type="#_x0000_t75" alt="رجل إطفاء" style="position:absolute;left:56007;top:88011;width:9144;height:9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8ILpDEAAAA2wAAAA8AAABkcnMvZG93bnJldi54bWxEj0FrwkAUhO9C/8PyCr3pxhSDRlepQqGg&#10;l6jo9Zl9Jkuzb0N2q+m/dwsFj8PMfMMsVr1txI06bxwrGI8SEMSl04YrBcfD53AKwgdkjY1jUvBL&#10;HlbLl8ECc+3uXNBtHyoRIexzVFCH0OZS+rImi37kWuLoXV1nMUTZVVJ3eI9w28g0STJp0XBcqLGl&#10;TU3l9/7HKsguiZ3Msm1rtunpvDP9Oi3eC6XeXvuPOYhAfXiG/9tfWsFkDH9f4g+Qyw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8ILpDEAAAA2wAAAA8AAAAAAAAAAAAAAAAA&#10;nwIAAGRycy9kb3ducmV2LnhtbFBLBQYAAAAABAAEAPcAAACQAwAAAAA=&#10;">
                  <v:imagedata r:id="rId19" o:title="رجل إطفاء"/>
                  <v:path arrowok="t"/>
                </v:shape>
              </v:group>
            </w:pict>
          </mc:Fallback>
        </mc:AlternateContent>
      </w:r>
    </w:p>
    <w:p w:rsidR="00404549" w:rsidRDefault="00404549"/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A657A0">
      <w:pPr>
        <w:tabs>
          <w:tab w:val="left" w:pos="3171"/>
        </w:tabs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786344" w:rsidRDefault="00645631" w:rsidP="00786344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14:glow w14:rad="228600">
            <w14:srgbClr w14:val="1464F4">
              <w14:alpha w14:val="60000"/>
            </w14:srgbClr>
          </w14:glow>
        </w:rPr>
      </w:pPr>
      <w:r>
        <w:rPr>
          <w:rtl/>
        </w:rPr>
        <w:br w:type="page"/>
      </w:r>
      <w:r w:rsidR="00786344"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  <w:lastRenderedPageBreak/>
        <w:t>الاختبار القبلي</w:t>
      </w:r>
    </w:p>
    <w:p w:rsidR="00786344" w:rsidRDefault="00F408E1" w:rsidP="00786344">
      <w:pPr>
        <w:numPr>
          <w:ilvl w:val="0"/>
          <w:numId w:val="35"/>
        </w:numPr>
        <w:spacing w:line="254" w:lineRule="auto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20" w:history="1">
        <w:r w:rsidR="00786344" w:rsidRPr="00F408E1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786344" w:rsidRPr="00F408E1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786344" w:rsidRPr="00F408E1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ListTable1LightAccent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737"/>
        <w:gridCol w:w="992"/>
        <w:gridCol w:w="737"/>
        <w:gridCol w:w="992"/>
        <w:gridCol w:w="6009"/>
      </w:tblGrid>
      <w:tr w:rsidR="00786344" w:rsidTr="00C91B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auto"/>
                <w:sz w:val="40"/>
                <w:szCs w:val="40"/>
                <w:rtl/>
                <w:lang w:bidi="ar-SY"/>
              </w:rPr>
            </w:pPr>
            <w:r>
              <w:rPr>
                <w:rFonts w:cs="Times New Roman"/>
                <w:noProof/>
                <w:color w:val="auto"/>
                <w:szCs w:val="32"/>
              </w:rPr>
              <mc:AlternateContent>
                <mc:Choice Requires="wps">
                  <w:drawing>
                    <wp:inline distT="0" distB="0" distL="0" distR="0" wp14:anchorId="2934DC84" wp14:editId="6BFC6ED8">
                      <wp:extent cx="295275" cy="295275"/>
                      <wp:effectExtent l="9525" t="9525" r="9525" b="9525"/>
                      <wp:docPr id="40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AE7B92" id="Rectangle: Rounded Corners 4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DrcLwmPQIAAFk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045076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045076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045076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E354BD4" wp14:editId="6DAAEB7D">
                      <wp:extent cx="295275" cy="295275"/>
                      <wp:effectExtent l="9525" t="9525" r="9525" b="9525"/>
                      <wp:docPr id="39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4813DAE" id="Rectangle: Rounded Corners 3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CXJ02b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045076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F408E1" w:rsidRDefault="00D87524" w:rsidP="00C91B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38"/>
                <w:szCs w:val="38"/>
                <w:rtl/>
              </w:rPr>
            </w:pPr>
            <w:r w:rsidRPr="00F408E1">
              <w:rPr>
                <w:rFonts w:ascii="Sakkal Majalla" w:hAnsi="Sakkal Majalla"/>
                <w:b w:val="0"/>
                <w:bCs w:val="0"/>
                <w:sz w:val="38"/>
                <w:szCs w:val="38"/>
                <w:rtl/>
              </w:rPr>
              <w:t>تقييم المخاطر هو عملية تحديد وتقييم المخاطر المحتملة في سياق محدد</w:t>
            </w:r>
            <w:r w:rsidRPr="00F408E1">
              <w:rPr>
                <w:rFonts w:ascii="Sakkal Majalla" w:hAnsi="Sakkal Majalla" w:hint="cs"/>
                <w:b w:val="0"/>
                <w:bCs w:val="0"/>
                <w:sz w:val="38"/>
                <w:szCs w:val="38"/>
                <w:rtl/>
              </w:rPr>
              <w:t>.</w:t>
            </w:r>
          </w:p>
        </w:tc>
      </w:tr>
      <w:tr w:rsidR="00786344" w:rsidTr="00C91B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58EFDD3" wp14:editId="79AC4F48">
                      <wp:extent cx="295275" cy="295275"/>
                      <wp:effectExtent l="9525" t="9525" r="9525" b="9525"/>
                      <wp:docPr id="38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842A20F" id="Rectangle: Rounded Corners 3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AR0bj/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26A6FDF" wp14:editId="28529B73">
                      <wp:extent cx="295275" cy="295275"/>
                      <wp:effectExtent l="9525" t="9525" r="9525" b="9525"/>
                      <wp:docPr id="37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2069346" id="Rectangle: Rounded Corners 3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786344" w:rsidRPr="00F408E1" w:rsidRDefault="00D87524" w:rsidP="000450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8"/>
                <w:szCs w:val="38"/>
                <w:rtl/>
              </w:rPr>
            </w:pPr>
            <w:r w:rsidRPr="00F408E1">
              <w:rPr>
                <w:rFonts w:ascii="Sakkal Majalla" w:hAnsi="Sakkal Majalla"/>
                <w:sz w:val="38"/>
                <w:szCs w:val="38"/>
                <w:rtl/>
              </w:rPr>
              <w:t>التقييم المخاطر يهدف إلى القضاء تمامًا على المخاطر ومنع حدوثها</w:t>
            </w:r>
            <w:r w:rsidR="00786344" w:rsidRPr="00F408E1">
              <w:rPr>
                <w:rFonts w:ascii="Sakkal Majalla" w:hAnsi="Sakkal Majalla"/>
                <w:sz w:val="38"/>
                <w:szCs w:val="38"/>
                <w:rtl/>
              </w:rPr>
              <w:t>.</w:t>
            </w:r>
          </w:p>
        </w:tc>
      </w:tr>
      <w:tr w:rsidR="00786344" w:rsidTr="00C91B5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F8354AD" wp14:editId="3C542AB1">
                      <wp:extent cx="295275" cy="295275"/>
                      <wp:effectExtent l="9525" t="9525" r="9525" b="9525"/>
                      <wp:docPr id="36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0C03827" id="Rectangle: Rounded Corners 3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3F6AAD6" wp14:editId="290481C0">
                      <wp:extent cx="295275" cy="295275"/>
                      <wp:effectExtent l="9525" t="9525" r="9525" b="9525"/>
                      <wp:docPr id="3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A85F98A" id="Rectangle: Rounded Corners 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B8Q6ZC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786344" w:rsidRPr="00F408E1" w:rsidRDefault="00D87524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8"/>
                <w:szCs w:val="38"/>
                <w:rtl/>
              </w:rPr>
            </w:pPr>
            <w:r w:rsidRPr="00F408E1">
              <w:rPr>
                <w:rFonts w:ascii="Sakkal Majalla" w:hAnsi="Sakkal Majalla"/>
                <w:sz w:val="38"/>
                <w:szCs w:val="38"/>
                <w:rtl/>
              </w:rPr>
              <w:t>مصدر المخاطر الداخلية يأتي من عوامل خارجة عن سيطرة المنظمة</w:t>
            </w:r>
            <w:r w:rsidR="00045076" w:rsidRPr="00F408E1">
              <w:rPr>
                <w:rFonts w:ascii="Sakkal Majalla" w:hAnsi="Sakkal Majalla" w:hint="cs"/>
                <w:sz w:val="38"/>
                <w:szCs w:val="38"/>
                <w:rtl/>
              </w:rPr>
              <w:t>.</w:t>
            </w:r>
          </w:p>
        </w:tc>
      </w:tr>
      <w:tr w:rsidR="00786344" w:rsidTr="00C91B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CDD8DD1" wp14:editId="6A965EC5">
                      <wp:extent cx="295275" cy="295275"/>
                      <wp:effectExtent l="9525" t="9525" r="9525" b="9525"/>
                      <wp:docPr id="34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FDD0692" id="Rectangle: Rounded Corners 3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5BE8F39" wp14:editId="1A894784">
                      <wp:extent cx="295275" cy="295275"/>
                      <wp:effectExtent l="9525" t="9525" r="9525" b="9525"/>
                      <wp:docPr id="33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0760B09" id="Rectangle: Rounded Corners 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ApcuvD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786344" w:rsidRPr="00F408E1" w:rsidRDefault="00D87524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8"/>
                <w:szCs w:val="38"/>
                <w:rtl/>
              </w:rPr>
            </w:pPr>
            <w:r w:rsidRPr="00F408E1">
              <w:rPr>
                <w:rFonts w:ascii="Sakkal Majalla" w:hAnsi="Sakkal Majalla"/>
                <w:sz w:val="38"/>
                <w:szCs w:val="38"/>
                <w:rtl/>
              </w:rPr>
              <w:t>في تقييم المخاطر، يتم تحديد مدى تأثير المخاطر واحتمالية حدوثها</w:t>
            </w:r>
            <w:r w:rsidR="00045076" w:rsidRPr="00F408E1">
              <w:rPr>
                <w:rFonts w:ascii="Sakkal Majalla" w:hAnsi="Sakkal Majalla" w:hint="cs"/>
                <w:sz w:val="38"/>
                <w:szCs w:val="38"/>
                <w:rtl/>
              </w:rPr>
              <w:t>.</w:t>
            </w:r>
          </w:p>
        </w:tc>
      </w:tr>
      <w:tr w:rsidR="00786344" w:rsidTr="00C91B5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2B6A2C0" wp14:editId="138E897A">
                      <wp:extent cx="295275" cy="295275"/>
                      <wp:effectExtent l="9525" t="9525" r="9525" b="9525"/>
                      <wp:docPr id="32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9F60DAD" id="Rectangle: Rounded Corners 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CvhB6n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E3CCC1C" wp14:editId="5D6F3040">
                      <wp:extent cx="295275" cy="295275"/>
                      <wp:effectExtent l="9525" t="9525" r="9525" b="9525"/>
                      <wp:docPr id="31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BBEC95B" id="Rectangle: Rounded Corners 3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786344" w:rsidRPr="00F408E1" w:rsidRDefault="00D87524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8"/>
                <w:szCs w:val="38"/>
                <w:rtl/>
              </w:rPr>
            </w:pPr>
            <w:r w:rsidRPr="00F408E1">
              <w:rPr>
                <w:rFonts w:ascii="Sakkal Majalla" w:hAnsi="Sakkal Majalla"/>
                <w:sz w:val="38"/>
                <w:szCs w:val="38"/>
                <w:rtl/>
                <w:lang w:bidi="ar-SY"/>
              </w:rPr>
              <w:t>التدابير الوقائية هي الإجراءات التي تتخذ للتعامل مع المخاطر بعد حدوثها</w:t>
            </w:r>
            <w:r w:rsidR="00045076" w:rsidRPr="00F408E1">
              <w:rPr>
                <w:rFonts w:ascii="Sakkal Majalla" w:hAnsi="Sakkal Majalla"/>
                <w:sz w:val="38"/>
                <w:szCs w:val="38"/>
                <w:rtl/>
                <w:lang w:bidi="ar-SY"/>
              </w:rPr>
              <w:t>.</w:t>
            </w:r>
          </w:p>
        </w:tc>
      </w:tr>
      <w:tr w:rsidR="00786344" w:rsidTr="00C91B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EA3B032" wp14:editId="38AB3413">
                      <wp:extent cx="295275" cy="295275"/>
                      <wp:effectExtent l="9525" t="9525" r="9525" b="9525"/>
                      <wp:docPr id="30" name="Rectangle: Rounded Corners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40D2E45" id="Rectangle: Rounded Corners 3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BNBuIzPQIAAFk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AF98270" wp14:editId="710DCBBD">
                      <wp:extent cx="295275" cy="295275"/>
                      <wp:effectExtent l="9525" t="9525" r="9525" b="9525"/>
                      <wp:docPr id="29" name="Rectangle: Rounded Corners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E447627" id="Rectangle: Rounded Corners 2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B09PKf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786344" w:rsidRPr="00F408E1" w:rsidRDefault="00D87524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8"/>
                <w:szCs w:val="38"/>
                <w:rtl/>
              </w:rPr>
            </w:pPr>
            <w:r w:rsidRPr="00F408E1">
              <w:rPr>
                <w:rFonts w:ascii="Sakkal Majalla" w:hAnsi="Sakkal Majalla"/>
                <w:sz w:val="38"/>
                <w:szCs w:val="38"/>
                <w:rtl/>
                <w:lang w:bidi="ar-SY"/>
              </w:rPr>
              <w:t>تقييم المخاطر يعتمد على تحليل البيانات وجمع المعلومات ذات الصلة</w:t>
            </w:r>
            <w:r w:rsidR="00786344" w:rsidRPr="00F408E1">
              <w:rPr>
                <w:rFonts w:ascii="Sakkal Majalla" w:hAnsi="Sakkal Majalla" w:hint="cs"/>
                <w:sz w:val="38"/>
                <w:szCs w:val="38"/>
                <w:rtl/>
                <w:lang w:bidi="ar-SY"/>
              </w:rPr>
              <w:t>.</w:t>
            </w:r>
          </w:p>
        </w:tc>
      </w:tr>
      <w:tr w:rsidR="00786344" w:rsidTr="00C91B5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786344" w:rsidRDefault="00786344" w:rsidP="00C91B5F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CB62485" wp14:editId="62A3CB12">
                      <wp:extent cx="295275" cy="295275"/>
                      <wp:effectExtent l="9525" t="9525" r="9525" b="9525"/>
                      <wp:docPr id="1" name="Rectangle: Rounded Corner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125BDBC" id="Rectangle: Rounded Corners 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BTtNfaPQIAAFc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786344" w:rsidRPr="0049367F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:rsidR="00786344" w:rsidRPr="0049367F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0B259B1" wp14:editId="1527A136">
                      <wp:extent cx="295275" cy="295275"/>
                      <wp:effectExtent l="9525" t="9525" r="9525" b="9525"/>
                      <wp:docPr id="2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BA138E2" id="Rectangle: Rounded Corners 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786344" w:rsidRPr="0049367F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:rsidR="00786344" w:rsidRPr="00F408E1" w:rsidRDefault="00D87524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8"/>
                <w:szCs w:val="38"/>
                <w:rtl/>
                <w:lang w:bidi="ar-SY"/>
              </w:rPr>
            </w:pPr>
            <w:r w:rsidRPr="00F408E1">
              <w:rPr>
                <w:rFonts w:ascii="Sakkal Majalla" w:hAnsi="Sakkal Majalla"/>
                <w:sz w:val="38"/>
                <w:szCs w:val="38"/>
                <w:rtl/>
                <w:lang w:bidi="ar-SY"/>
              </w:rPr>
              <w:t>المخاطر الخارجية قد تشمل التغيرات في السياسة التشريعية أو الأحوال الجوية</w:t>
            </w:r>
            <w:r w:rsidR="00786344" w:rsidRPr="00F408E1">
              <w:rPr>
                <w:rFonts w:ascii="Sakkal Majalla" w:hAnsi="Sakkal Majalla" w:hint="cs"/>
                <w:sz w:val="38"/>
                <w:szCs w:val="38"/>
                <w:rtl/>
                <w:lang w:bidi="ar-SY"/>
              </w:rPr>
              <w:t>.</w:t>
            </w:r>
          </w:p>
        </w:tc>
      </w:tr>
      <w:tr w:rsidR="0049367F" w:rsidTr="00C91B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49367F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ECE77D1" wp14:editId="41D749D8">
                      <wp:extent cx="295275" cy="295275"/>
                      <wp:effectExtent l="9525" t="9525" r="9525" b="9525"/>
                      <wp:docPr id="3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666569D" id="Rectangle: Rounded Corners 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CPY+IaPQIAAFc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B38B0CB" wp14:editId="48E346F8">
                      <wp:extent cx="295275" cy="295275"/>
                      <wp:effectExtent l="9525" t="9525" r="9525" b="9525"/>
                      <wp:docPr id="7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8EAF927" id="Rectangle: Rounded Corners 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B2yvhBPQIAAFc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:rsidR="0049367F" w:rsidRPr="00F408E1" w:rsidRDefault="00D87524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8"/>
                <w:szCs w:val="38"/>
                <w:rtl/>
                <w:lang w:bidi="ar-SY"/>
              </w:rPr>
            </w:pPr>
            <w:r w:rsidRPr="00F408E1">
              <w:rPr>
                <w:rFonts w:ascii="Sakkal Majalla" w:hAnsi="Sakkal Majalla"/>
                <w:sz w:val="38"/>
                <w:szCs w:val="38"/>
                <w:rtl/>
                <w:lang w:bidi="ar-SY"/>
              </w:rPr>
              <w:t>مصدر المخاطر الداخلية قد يكون تقنيات الإنتاج أو العمليات المالية في المنظمة</w:t>
            </w:r>
            <w:r w:rsidR="0049367F" w:rsidRPr="00F408E1">
              <w:rPr>
                <w:rFonts w:ascii="Sakkal Majalla" w:hAnsi="Sakkal Majalla" w:hint="cs"/>
                <w:sz w:val="38"/>
                <w:szCs w:val="38"/>
                <w:rtl/>
                <w:lang w:bidi="ar-SY"/>
              </w:rPr>
              <w:t>.</w:t>
            </w:r>
          </w:p>
        </w:tc>
      </w:tr>
      <w:tr w:rsidR="0049367F" w:rsidTr="00C91B5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49367F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4665306" wp14:editId="248BF5C8">
                      <wp:extent cx="295275" cy="295275"/>
                      <wp:effectExtent l="9525" t="9525" r="9525" b="9525"/>
                      <wp:docPr id="4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86F739F" id="Rectangle: Rounded Corners 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860C303" wp14:editId="23261D43">
                      <wp:extent cx="295275" cy="295275"/>
                      <wp:effectExtent l="9525" t="9525" r="9525" b="9525"/>
                      <wp:docPr id="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A1A1718" id="Rectangle: Rounded Corners 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:rsidR="0049367F" w:rsidRPr="00F408E1" w:rsidRDefault="00D87524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8"/>
                <w:szCs w:val="38"/>
                <w:rtl/>
                <w:lang w:bidi="ar-SY"/>
              </w:rPr>
            </w:pPr>
            <w:r w:rsidRPr="00F408E1">
              <w:rPr>
                <w:rFonts w:ascii="Sakkal Majalla" w:hAnsi="Sakkal Majalla"/>
                <w:sz w:val="38"/>
                <w:szCs w:val="38"/>
                <w:rtl/>
                <w:lang w:bidi="ar-SY"/>
              </w:rPr>
              <w:t>تقييم المخاطر يساعد في تحديد الأولويات وتخصيص الموارد بشكل مناسب</w:t>
            </w:r>
            <w:r w:rsidR="0049367F" w:rsidRPr="00F408E1">
              <w:rPr>
                <w:rFonts w:ascii="Sakkal Majalla" w:hAnsi="Sakkal Majalla" w:hint="cs"/>
                <w:sz w:val="38"/>
                <w:szCs w:val="38"/>
                <w:rtl/>
                <w:lang w:bidi="ar-SY"/>
              </w:rPr>
              <w:t>.</w:t>
            </w:r>
          </w:p>
        </w:tc>
      </w:tr>
      <w:tr w:rsidR="0049367F" w:rsidTr="00C91B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49367F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A41478E" wp14:editId="1562E981">
                      <wp:extent cx="295275" cy="295275"/>
                      <wp:effectExtent l="9525" t="9525" r="9525" b="9525"/>
                      <wp:docPr id="5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572189B" id="Rectangle: Rounded Corners 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EA4C851" wp14:editId="62A585B8">
                      <wp:extent cx="295275" cy="295275"/>
                      <wp:effectExtent l="9525" t="9525" r="9525" b="9525"/>
                      <wp:docPr id="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D0BEF59" id="Rectangle: Rounded Corners 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:rsidR="0049367F" w:rsidRPr="00F408E1" w:rsidRDefault="00D87524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8"/>
                <w:szCs w:val="38"/>
                <w:rtl/>
                <w:lang w:bidi="ar-SY"/>
              </w:rPr>
            </w:pPr>
            <w:r w:rsidRPr="00F408E1">
              <w:rPr>
                <w:rFonts w:ascii="Sakkal Majalla" w:hAnsi="Sakkal Majalla"/>
                <w:sz w:val="38"/>
                <w:szCs w:val="38"/>
                <w:rtl/>
                <w:lang w:bidi="ar-SY"/>
              </w:rPr>
              <w:t>تقييم المخاطر هو عملية مرة واحدة ولا يحتاج إلى تحديث دوري</w:t>
            </w:r>
            <w:r w:rsidRPr="00F408E1">
              <w:rPr>
                <w:rFonts w:ascii="Sakkal Majalla" w:hAnsi="Sakkal Majalla" w:hint="cs"/>
                <w:sz w:val="38"/>
                <w:szCs w:val="38"/>
                <w:rtl/>
                <w:lang w:bidi="ar-SY"/>
              </w:rPr>
              <w:t>.</w:t>
            </w:r>
          </w:p>
        </w:tc>
      </w:tr>
    </w:tbl>
    <w:p w:rsidR="0049367F" w:rsidRPr="00F408E1" w:rsidRDefault="00F408E1" w:rsidP="00F408E1">
      <w:pPr>
        <w:spacing w:line="240" w:lineRule="auto"/>
        <w:jc w:val="left"/>
        <w:rPr>
          <w:rFonts w:ascii="Adobe Arabic" w:eastAsia="Calibri" w:hAnsi="Adobe Arabic" w:cs="Adobe Arabic"/>
          <w:color w:val="C00000"/>
          <w:sz w:val="12"/>
          <w:szCs w:val="12"/>
        </w:rPr>
      </w:pPr>
      <w:r w:rsidRPr="00F408E1">
        <w:rPr>
          <w:rFonts w:ascii="Adobe Arabic" w:eastAsia="Calibri" w:hAnsi="Adobe Arabic" w:cs="Adobe Arabic" w:hint="cs"/>
          <w:color w:val="C00000"/>
          <w:sz w:val="12"/>
          <w:szCs w:val="12"/>
          <w:rtl/>
        </w:rPr>
        <w:t xml:space="preserve"> </w:t>
      </w:r>
    </w:p>
    <w:p w:rsidR="00786344" w:rsidRDefault="00F408E1" w:rsidP="00F408E1">
      <w:pPr>
        <w:keepNext/>
        <w:numPr>
          <w:ilvl w:val="0"/>
          <w:numId w:val="35"/>
        </w:numPr>
        <w:spacing w:after="240" w:line="240" w:lineRule="auto"/>
        <w:ind w:left="0" w:firstLine="0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21" w:history="1">
        <w:r w:rsidR="00786344" w:rsidRPr="00F408E1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thinThickSmallGap" w:sz="24" w:space="0" w:color="0070C0"/>
          <w:left w:val="thickThinSmallGap" w:sz="24" w:space="0" w:color="0070C0"/>
          <w:bottom w:val="thinThickSmallGap" w:sz="24" w:space="0" w:color="0070C0"/>
          <w:right w:val="thinThickSmallGap" w:sz="24" w:space="0" w:color="0070C0"/>
          <w:insideH w:val="single" w:sz="8" w:space="0" w:color="0070C0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649"/>
        <w:gridCol w:w="2639"/>
        <w:gridCol w:w="2932"/>
        <w:gridCol w:w="2639"/>
      </w:tblGrid>
      <w:tr w:rsidR="00786344" w:rsidTr="00D8752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786344" w:rsidRDefault="00581339" w:rsidP="00C91B5F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1-</w:t>
            </w:r>
            <w:r w:rsidR="00BF1703"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D87524" w:rsidRPr="00D8752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الهدف الرئيسي لتقييم المخاطر؟</w:t>
            </w:r>
          </w:p>
        </w:tc>
      </w:tr>
      <w:tr w:rsidR="00786344" w:rsidTr="00D87524">
        <w:trPr>
          <w:jc w:val="center"/>
        </w:trPr>
        <w:tc>
          <w:tcPr>
            <w:tcW w:w="1220" w:type="pct"/>
            <w:vAlign w:val="center"/>
          </w:tcPr>
          <w:p w:rsidR="00786344" w:rsidRDefault="00D87524" w:rsidP="00C91B5F">
            <w:pPr>
              <w:jc w:val="center"/>
              <w:rPr>
                <w:rFonts w:ascii="Sakkal Majalla" w:hAnsi="Sakkal Majalla"/>
                <w:sz w:val="34"/>
              </w:rPr>
            </w:pPr>
            <w:r w:rsidRPr="00D87524">
              <w:rPr>
                <w:rFonts w:ascii="Sakkal Majalla" w:hAnsi="Sakkal Majalla"/>
                <w:sz w:val="34"/>
                <w:rtl/>
              </w:rPr>
              <w:t>القضاء على المخاطر تمامًا</w:t>
            </w:r>
          </w:p>
        </w:tc>
        <w:tc>
          <w:tcPr>
            <w:tcW w:w="1215" w:type="pct"/>
            <w:vAlign w:val="center"/>
          </w:tcPr>
          <w:p w:rsidR="00786344" w:rsidRDefault="00D8752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تحديد وتقييم المخاطر المحتملة</w:t>
            </w:r>
          </w:p>
        </w:tc>
        <w:tc>
          <w:tcPr>
            <w:tcW w:w="1350" w:type="pct"/>
            <w:vAlign w:val="center"/>
          </w:tcPr>
          <w:p w:rsidR="00786344" w:rsidRDefault="00D87524" w:rsidP="00C91B5F">
            <w:pPr>
              <w:jc w:val="center"/>
              <w:rPr>
                <w:rFonts w:ascii="Sakkal Majalla" w:hAnsi="Sakkal Majalla"/>
                <w:color w:val="FF0000"/>
                <w:sz w:val="34"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التعامل مع المخاطر بعد حدوثها</w:t>
            </w:r>
          </w:p>
        </w:tc>
        <w:tc>
          <w:tcPr>
            <w:tcW w:w="1215" w:type="pct"/>
            <w:vAlign w:val="center"/>
          </w:tcPr>
          <w:p w:rsidR="00786344" w:rsidRDefault="00D8752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تجنب التعامل مع المخاطر</w:t>
            </w:r>
          </w:p>
        </w:tc>
      </w:tr>
      <w:tr w:rsidR="00786344" w:rsidTr="00D8752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786344" w:rsidRDefault="00581339" w:rsidP="00C91B5F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2-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D87524" w:rsidRPr="00D8752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المصدر الأساسي للمخاطر الخارجية؟</w:t>
            </w:r>
          </w:p>
        </w:tc>
      </w:tr>
      <w:tr w:rsidR="00786344" w:rsidTr="00D87524">
        <w:trPr>
          <w:jc w:val="center"/>
        </w:trPr>
        <w:tc>
          <w:tcPr>
            <w:tcW w:w="1220" w:type="pct"/>
            <w:vAlign w:val="center"/>
          </w:tcPr>
          <w:p w:rsidR="00786344" w:rsidRDefault="00D8752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عوامل خارجة عن سيطرة المنظمة</w:t>
            </w:r>
          </w:p>
        </w:tc>
        <w:tc>
          <w:tcPr>
            <w:tcW w:w="1215" w:type="pct"/>
            <w:vAlign w:val="center"/>
          </w:tcPr>
          <w:p w:rsidR="00786344" w:rsidRDefault="00D8752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تقنيات الإنتاج والعمليات المالية</w:t>
            </w:r>
          </w:p>
        </w:tc>
        <w:tc>
          <w:tcPr>
            <w:tcW w:w="1350" w:type="pct"/>
            <w:vAlign w:val="center"/>
          </w:tcPr>
          <w:p w:rsidR="00786344" w:rsidRDefault="00D87524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التغيرات في السياسة التشريعية</w:t>
            </w:r>
          </w:p>
        </w:tc>
        <w:tc>
          <w:tcPr>
            <w:tcW w:w="1215" w:type="pct"/>
            <w:vAlign w:val="center"/>
          </w:tcPr>
          <w:p w:rsidR="00786344" w:rsidRDefault="00D8752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الأخطاء البشرية</w:t>
            </w:r>
          </w:p>
        </w:tc>
      </w:tr>
      <w:tr w:rsidR="00786344" w:rsidTr="00D8752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786344" w:rsidRDefault="00581339" w:rsidP="00C91B5F">
            <w:pPr>
              <w:keepNext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3-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D87524" w:rsidRPr="00D8752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تعريف المخاطرة؟</w:t>
            </w:r>
          </w:p>
        </w:tc>
      </w:tr>
      <w:tr w:rsidR="00786344" w:rsidTr="00D87524">
        <w:trPr>
          <w:jc w:val="center"/>
        </w:trPr>
        <w:tc>
          <w:tcPr>
            <w:tcW w:w="1220" w:type="pct"/>
            <w:vAlign w:val="center"/>
          </w:tcPr>
          <w:p w:rsidR="00786344" w:rsidRDefault="00D8752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تحليل البيانات المالية للشركة</w:t>
            </w:r>
          </w:p>
        </w:tc>
        <w:tc>
          <w:tcPr>
            <w:tcW w:w="1215" w:type="pct"/>
            <w:vAlign w:val="center"/>
          </w:tcPr>
          <w:p w:rsidR="00786344" w:rsidRPr="00A33EA3" w:rsidRDefault="00D8752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تقدير احتمالية حدوث حادثة ضارة</w:t>
            </w:r>
          </w:p>
        </w:tc>
        <w:tc>
          <w:tcPr>
            <w:tcW w:w="1350" w:type="pct"/>
            <w:vAlign w:val="center"/>
          </w:tcPr>
          <w:p w:rsidR="00786344" w:rsidRDefault="00D87524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تقييم الأثر الاقتصادي للمشروع</w:t>
            </w:r>
          </w:p>
        </w:tc>
        <w:tc>
          <w:tcPr>
            <w:tcW w:w="1215" w:type="pct"/>
            <w:vAlign w:val="center"/>
          </w:tcPr>
          <w:p w:rsidR="00786344" w:rsidRDefault="00D8752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تطوير استراتيجيات لزيادة الإنتاجية</w:t>
            </w:r>
          </w:p>
        </w:tc>
      </w:tr>
      <w:tr w:rsidR="00786344" w:rsidTr="00D8752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86344" w:rsidRPr="00A33EA3" w:rsidRDefault="00581339" w:rsidP="00C91B5F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4-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D87524" w:rsidRPr="00D8752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الهدف الرئيسي لتقييم المخاطر في المشاريع؟</w:t>
            </w:r>
          </w:p>
        </w:tc>
      </w:tr>
      <w:tr w:rsidR="00786344" w:rsidTr="00D87524">
        <w:trPr>
          <w:jc w:val="center"/>
        </w:trPr>
        <w:tc>
          <w:tcPr>
            <w:tcW w:w="1220" w:type="pct"/>
            <w:vAlign w:val="center"/>
          </w:tcPr>
          <w:p w:rsidR="00786344" w:rsidRPr="00A33EA3" w:rsidRDefault="00D8752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زيادة الأرباح</w:t>
            </w:r>
          </w:p>
        </w:tc>
        <w:tc>
          <w:tcPr>
            <w:tcW w:w="1215" w:type="pct"/>
            <w:vAlign w:val="center"/>
          </w:tcPr>
          <w:p w:rsidR="00786344" w:rsidRPr="00A33EA3" w:rsidRDefault="00D8752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تحسين العمليات التشغيلية</w:t>
            </w:r>
          </w:p>
        </w:tc>
        <w:tc>
          <w:tcPr>
            <w:tcW w:w="1350" w:type="pct"/>
            <w:vAlign w:val="center"/>
          </w:tcPr>
          <w:p w:rsidR="00786344" w:rsidRPr="00A33EA3" w:rsidRDefault="00D8752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تحديد الأولويات وتخصيص الموارد</w:t>
            </w:r>
          </w:p>
        </w:tc>
        <w:tc>
          <w:tcPr>
            <w:tcW w:w="1215" w:type="pct"/>
            <w:vAlign w:val="center"/>
          </w:tcPr>
          <w:p w:rsidR="00786344" w:rsidRDefault="00D8752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تقليل عدد الموظفين</w:t>
            </w:r>
          </w:p>
        </w:tc>
      </w:tr>
      <w:tr w:rsidR="00786344" w:rsidTr="00D8752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86344" w:rsidRPr="00A33EA3" w:rsidRDefault="00581339" w:rsidP="00C91B5F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5-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BF1703"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D87524" w:rsidRPr="00D8752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العامل الرئيسي الذي يؤثر على تصنيف المخاطر؟</w:t>
            </w:r>
          </w:p>
        </w:tc>
      </w:tr>
      <w:tr w:rsidR="00786344" w:rsidTr="00D87524">
        <w:trPr>
          <w:jc w:val="center"/>
        </w:trPr>
        <w:tc>
          <w:tcPr>
            <w:tcW w:w="1220" w:type="pct"/>
            <w:vAlign w:val="center"/>
          </w:tcPr>
          <w:p w:rsidR="00786344" w:rsidRPr="00A33EA3" w:rsidRDefault="00D8752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تكلفة المشروع</w:t>
            </w:r>
          </w:p>
        </w:tc>
        <w:tc>
          <w:tcPr>
            <w:tcW w:w="1215" w:type="pct"/>
            <w:vAlign w:val="center"/>
          </w:tcPr>
          <w:p w:rsidR="00786344" w:rsidRPr="00A33EA3" w:rsidRDefault="00D8752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تأثير المخاطر على الأهداف</w:t>
            </w:r>
          </w:p>
        </w:tc>
        <w:tc>
          <w:tcPr>
            <w:tcW w:w="1350" w:type="pct"/>
            <w:vAlign w:val="center"/>
          </w:tcPr>
          <w:p w:rsidR="00786344" w:rsidRPr="00A33EA3" w:rsidRDefault="00D8752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عدد المشاريع السابقة</w:t>
            </w:r>
          </w:p>
        </w:tc>
        <w:tc>
          <w:tcPr>
            <w:tcW w:w="1215" w:type="pct"/>
            <w:vAlign w:val="center"/>
          </w:tcPr>
          <w:p w:rsidR="00786344" w:rsidRDefault="00D8752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مستوى الخبرة الفنية</w:t>
            </w:r>
          </w:p>
        </w:tc>
      </w:tr>
      <w:tr w:rsidR="00786344" w:rsidTr="00D8752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86344" w:rsidRPr="00A33EA3" w:rsidRDefault="00DC7EB7" w:rsidP="00C91B5F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6-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BF1703"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D87524" w:rsidRPr="00D8752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أداة التقييم المستخدمة لتحديد احتمالية حدوث المخاطر؟</w:t>
            </w:r>
          </w:p>
        </w:tc>
      </w:tr>
      <w:tr w:rsidR="00786344" w:rsidTr="00D87524">
        <w:trPr>
          <w:jc w:val="center"/>
        </w:trPr>
        <w:tc>
          <w:tcPr>
            <w:tcW w:w="1220" w:type="pct"/>
            <w:vAlign w:val="center"/>
          </w:tcPr>
          <w:p w:rsidR="00786344" w:rsidRPr="00A33EA3" w:rsidRDefault="00D8752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مصفوفة المخاطر</w:t>
            </w:r>
          </w:p>
        </w:tc>
        <w:tc>
          <w:tcPr>
            <w:tcW w:w="1215" w:type="pct"/>
            <w:vAlign w:val="center"/>
          </w:tcPr>
          <w:p w:rsidR="00786344" w:rsidRPr="00A33EA3" w:rsidRDefault="00D8752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 xml:space="preserve">تحليل </w:t>
            </w:r>
            <w:r w:rsidRPr="00D87524">
              <w:rPr>
                <w:rFonts w:ascii="Sakkal Majalla" w:hAnsi="Sakkal Majalla"/>
                <w:sz w:val="34"/>
                <w:lang w:bidi="ar-SY"/>
              </w:rPr>
              <w:t>SWOT</w:t>
            </w:r>
          </w:p>
        </w:tc>
        <w:tc>
          <w:tcPr>
            <w:tcW w:w="1350" w:type="pct"/>
            <w:vAlign w:val="center"/>
          </w:tcPr>
          <w:p w:rsidR="00786344" w:rsidRPr="00A33EA3" w:rsidRDefault="00D8752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الرسم البياني الدائري</w:t>
            </w:r>
          </w:p>
        </w:tc>
        <w:tc>
          <w:tcPr>
            <w:tcW w:w="1215" w:type="pct"/>
            <w:vAlign w:val="center"/>
          </w:tcPr>
          <w:p w:rsidR="00786344" w:rsidRPr="00A33EA3" w:rsidRDefault="00D8752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تحليل العوامل الرئيسية</w:t>
            </w:r>
          </w:p>
        </w:tc>
      </w:tr>
      <w:tr w:rsidR="00786344" w:rsidTr="00D8752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86344" w:rsidRPr="00A33EA3" w:rsidRDefault="00DC7EB7" w:rsidP="00C91B5F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7-</w:t>
            </w:r>
            <w:r w:rsidR="00BF1703"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D87524" w:rsidRPr="00D8752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الإجراء الذي يمكن اتخاذه للتعامل مع المخاطر المرتفعة؟</w:t>
            </w:r>
          </w:p>
        </w:tc>
      </w:tr>
      <w:tr w:rsidR="00786344" w:rsidTr="00D87524">
        <w:trPr>
          <w:jc w:val="center"/>
        </w:trPr>
        <w:tc>
          <w:tcPr>
            <w:tcW w:w="1220" w:type="pct"/>
            <w:vAlign w:val="center"/>
          </w:tcPr>
          <w:p w:rsidR="00786344" w:rsidRPr="00A33EA3" w:rsidRDefault="00D8752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تجاهل المخاطرة</w:t>
            </w:r>
          </w:p>
        </w:tc>
        <w:tc>
          <w:tcPr>
            <w:tcW w:w="1215" w:type="pct"/>
            <w:vAlign w:val="center"/>
          </w:tcPr>
          <w:p w:rsidR="00786344" w:rsidRPr="009C13B5" w:rsidRDefault="00D8752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نقل المخاطرة</w:t>
            </w:r>
          </w:p>
        </w:tc>
        <w:tc>
          <w:tcPr>
            <w:tcW w:w="1350" w:type="pct"/>
            <w:vAlign w:val="center"/>
          </w:tcPr>
          <w:p w:rsidR="00786344" w:rsidRPr="009C13B5" w:rsidRDefault="00D8752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تقليل المخاطرة</w:t>
            </w:r>
          </w:p>
        </w:tc>
        <w:tc>
          <w:tcPr>
            <w:tcW w:w="1215" w:type="pct"/>
            <w:vAlign w:val="center"/>
          </w:tcPr>
          <w:p w:rsidR="00786344" w:rsidRDefault="00D8752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تحمل المخاطرة</w:t>
            </w:r>
          </w:p>
        </w:tc>
      </w:tr>
      <w:tr w:rsidR="00DC7EB7" w:rsidTr="00D8752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DC7EB7" w:rsidRDefault="00DC7EB7" w:rsidP="00DC7EB7">
            <w:pPr>
              <w:jc w:val="left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8-</w:t>
            </w:r>
            <w:r w:rsidR="00D87524"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D87524" w:rsidRPr="00D8752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 xml:space="preserve"> ما هو العامل الرئيسي في تحديد أولوية المخاطر؟</w:t>
            </w:r>
          </w:p>
        </w:tc>
      </w:tr>
      <w:tr w:rsidR="00DC7EB7" w:rsidTr="00D87524">
        <w:trPr>
          <w:jc w:val="center"/>
        </w:trPr>
        <w:tc>
          <w:tcPr>
            <w:tcW w:w="1220" w:type="pct"/>
            <w:vAlign w:val="center"/>
          </w:tcPr>
          <w:p w:rsidR="00DC7EB7" w:rsidRPr="00D87524" w:rsidRDefault="00D8752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الاحتمالية</w:t>
            </w:r>
          </w:p>
        </w:tc>
        <w:tc>
          <w:tcPr>
            <w:tcW w:w="1215" w:type="pct"/>
            <w:vAlign w:val="center"/>
          </w:tcPr>
          <w:p w:rsidR="00DC7EB7" w:rsidRPr="00D87524" w:rsidRDefault="00D87524" w:rsidP="00D87524">
            <w:pPr>
              <w:ind w:left="33"/>
              <w:jc w:val="center"/>
              <w:rPr>
                <w:sz w:val="34"/>
                <w:rtl/>
              </w:rPr>
            </w:pPr>
            <w:r w:rsidRPr="00D87524">
              <w:rPr>
                <w:sz w:val="34"/>
                <w:rtl/>
              </w:rPr>
              <w:t>التأثير</w:t>
            </w:r>
          </w:p>
        </w:tc>
        <w:tc>
          <w:tcPr>
            <w:tcW w:w="1350" w:type="pct"/>
            <w:vAlign w:val="center"/>
          </w:tcPr>
          <w:p w:rsidR="00DC7EB7" w:rsidRPr="00D87524" w:rsidRDefault="00D87524" w:rsidP="00D87524">
            <w:pPr>
              <w:ind w:left="33"/>
              <w:jc w:val="center"/>
              <w:rPr>
                <w:sz w:val="34"/>
                <w:rtl/>
              </w:rPr>
            </w:pPr>
            <w:r w:rsidRPr="00D87524">
              <w:rPr>
                <w:sz w:val="34"/>
                <w:rtl/>
              </w:rPr>
              <w:t>الاستجابة</w:t>
            </w:r>
          </w:p>
        </w:tc>
        <w:tc>
          <w:tcPr>
            <w:tcW w:w="1215" w:type="pct"/>
            <w:vAlign w:val="center"/>
          </w:tcPr>
          <w:p w:rsidR="00DC7EB7" w:rsidRDefault="00D8752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الاعتبارات المالية</w:t>
            </w:r>
          </w:p>
        </w:tc>
      </w:tr>
      <w:tr w:rsidR="00DC7EB7" w:rsidTr="00D8752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DC7EB7" w:rsidRDefault="00DC7EB7" w:rsidP="00D87524">
            <w:pPr>
              <w:keepNext/>
              <w:jc w:val="left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lastRenderedPageBreak/>
              <w:t>9-</w:t>
            </w:r>
            <w:r w:rsidR="00D87524"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D87524" w:rsidRPr="00D8752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التصنيف الذي يعتمد على تقدير المخاطر بشكل كمي؟</w:t>
            </w:r>
          </w:p>
        </w:tc>
      </w:tr>
      <w:tr w:rsidR="00DC7EB7" w:rsidTr="00D87524">
        <w:trPr>
          <w:jc w:val="center"/>
        </w:trPr>
        <w:tc>
          <w:tcPr>
            <w:tcW w:w="1220" w:type="pct"/>
            <w:vAlign w:val="center"/>
          </w:tcPr>
          <w:p w:rsidR="00DC7EB7" w:rsidRDefault="00D87524" w:rsidP="00D87524">
            <w:pPr>
              <w:keepNext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تصنيف نسبي</w:t>
            </w:r>
          </w:p>
        </w:tc>
        <w:tc>
          <w:tcPr>
            <w:tcW w:w="1215" w:type="pct"/>
            <w:vAlign w:val="center"/>
          </w:tcPr>
          <w:p w:rsidR="00DC7EB7" w:rsidRDefault="00D8752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تصنيف مؤكد</w:t>
            </w:r>
          </w:p>
        </w:tc>
        <w:tc>
          <w:tcPr>
            <w:tcW w:w="1350" w:type="pct"/>
            <w:vAlign w:val="center"/>
          </w:tcPr>
          <w:p w:rsidR="00DC7EB7" w:rsidRDefault="00D8752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تصنيف كمي</w:t>
            </w:r>
          </w:p>
        </w:tc>
        <w:tc>
          <w:tcPr>
            <w:tcW w:w="1215" w:type="pct"/>
            <w:vAlign w:val="center"/>
          </w:tcPr>
          <w:p w:rsidR="00DC7EB7" w:rsidRDefault="00D8752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تصنيف نوعي</w:t>
            </w:r>
          </w:p>
        </w:tc>
      </w:tr>
      <w:tr w:rsidR="00DC7EB7" w:rsidTr="00D8752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DC7EB7" w:rsidRPr="00DC7EB7" w:rsidRDefault="00DC7EB7" w:rsidP="00DC7EB7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10-</w:t>
            </w:r>
            <w:r w:rsidR="00BF1703"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D87524" w:rsidRPr="00D8752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الهدف الرئيسي لتطبيق تدابير الوقاية؟</w:t>
            </w:r>
          </w:p>
        </w:tc>
      </w:tr>
      <w:tr w:rsidR="00DC7EB7" w:rsidTr="00D87524">
        <w:trPr>
          <w:jc w:val="center"/>
        </w:trPr>
        <w:tc>
          <w:tcPr>
            <w:tcW w:w="1220" w:type="pct"/>
            <w:vAlign w:val="center"/>
          </w:tcPr>
          <w:p w:rsidR="00DC7EB7" w:rsidRPr="00DC7EB7" w:rsidRDefault="00D87524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D87524">
              <w:rPr>
                <w:rFonts w:ascii="Sakkal Majalla" w:hAnsi="Sakkal Majalla"/>
                <w:sz w:val="34"/>
                <w:rtl/>
              </w:rPr>
              <w:t>التعامل مع المخاطر بعد حدوثها</w:t>
            </w:r>
          </w:p>
        </w:tc>
        <w:tc>
          <w:tcPr>
            <w:tcW w:w="1215" w:type="pct"/>
            <w:vAlign w:val="center"/>
          </w:tcPr>
          <w:p w:rsidR="00DC7EB7" w:rsidRPr="00DC7EB7" w:rsidRDefault="00D87524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D87524">
              <w:rPr>
                <w:rFonts w:ascii="Sakkal Majalla" w:hAnsi="Sakkal Majalla"/>
                <w:sz w:val="34"/>
                <w:rtl/>
              </w:rPr>
              <w:t>تجنب حدوث المخاطر</w:t>
            </w:r>
          </w:p>
        </w:tc>
        <w:tc>
          <w:tcPr>
            <w:tcW w:w="1350" w:type="pct"/>
            <w:vAlign w:val="center"/>
          </w:tcPr>
          <w:p w:rsidR="00DC7EB7" w:rsidRPr="00DC7EB7" w:rsidRDefault="00D87524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D87524">
              <w:rPr>
                <w:rFonts w:ascii="Sakkal Majalla" w:hAnsi="Sakkal Majalla"/>
                <w:sz w:val="34"/>
                <w:rtl/>
              </w:rPr>
              <w:t>تحسين العمليات التشغيلية</w:t>
            </w:r>
          </w:p>
        </w:tc>
        <w:tc>
          <w:tcPr>
            <w:tcW w:w="1215" w:type="pct"/>
            <w:vAlign w:val="center"/>
          </w:tcPr>
          <w:p w:rsidR="00DC7EB7" w:rsidRPr="00DC7EB7" w:rsidRDefault="00D87524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D87524">
              <w:rPr>
                <w:rFonts w:ascii="Sakkal Majalla" w:hAnsi="Sakkal Majalla"/>
                <w:sz w:val="34"/>
                <w:rtl/>
              </w:rPr>
              <w:t>الحفاظ على سلامة العاملين</w:t>
            </w:r>
          </w:p>
        </w:tc>
      </w:tr>
    </w:tbl>
    <w:p w:rsidR="00464AA2" w:rsidRDefault="00464AA2" w:rsidP="00645631">
      <w:pPr>
        <w:bidi w:val="0"/>
        <w:spacing w:after="160" w:line="259" w:lineRule="auto"/>
        <w:jc w:val="left"/>
      </w:pPr>
    </w:p>
    <w:p w:rsidR="007749C1" w:rsidRDefault="007749C1">
      <w:pPr>
        <w:bidi w:val="0"/>
        <w:spacing w:after="160" w:line="259" w:lineRule="auto"/>
        <w:jc w:val="left"/>
      </w:pPr>
      <w:r>
        <w:br w:type="page"/>
      </w:r>
    </w:p>
    <w:p w:rsidR="007749C1" w:rsidRDefault="007749C1" w:rsidP="007749C1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14:glow w14:rad="228600">
            <w14:srgbClr w14:val="1464F4">
              <w14:alpha w14:val="60000"/>
            </w14:srgbClr>
          </w14:glow>
        </w:rPr>
      </w:pPr>
      <w:r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  <w:lastRenderedPageBreak/>
        <w:t xml:space="preserve">الاختبار </w:t>
      </w:r>
      <w:r>
        <w:rPr>
          <w:rFonts w:ascii="Adobe Arabic" w:eastAsia="Calibri" w:hAnsi="Adobe Arabic" w:cs="Adobe Arabic" w:hint="cs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  <w:t>البعدي</w:t>
      </w:r>
    </w:p>
    <w:p w:rsidR="007749C1" w:rsidRDefault="007749C1" w:rsidP="007749C1">
      <w:pPr>
        <w:numPr>
          <w:ilvl w:val="0"/>
          <w:numId w:val="39"/>
        </w:numPr>
        <w:spacing w:line="254" w:lineRule="auto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t>ضع إشارة (</w:t>
      </w:r>
      <w:r>
        <w:rPr>
          <w:rFonts w:ascii="Calibri" w:eastAsia="Calibri" w:hAnsi="Calibri" w:cs="Arial"/>
          <w:sz w:val="40"/>
          <w:szCs w:val="40"/>
        </w:rPr>
        <w:sym w:font="Wingdings" w:char="F0FC"/>
      </w: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t>) أمام الإجابة الصحيحة:</w:t>
      </w:r>
    </w:p>
    <w:tbl>
      <w:tblPr>
        <w:tblStyle w:val="ListTable1LightAccent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737"/>
        <w:gridCol w:w="992"/>
        <w:gridCol w:w="737"/>
        <w:gridCol w:w="992"/>
        <w:gridCol w:w="6009"/>
      </w:tblGrid>
      <w:tr w:rsidR="007749C1" w:rsidTr="009A79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rPr>
                <w:rFonts w:ascii="Sakkal Majalla" w:hAnsi="Sakkal Majalla"/>
                <w:color w:val="auto"/>
                <w:sz w:val="40"/>
                <w:szCs w:val="40"/>
                <w:rtl/>
                <w:lang w:bidi="ar-SY"/>
              </w:rPr>
            </w:pPr>
            <w:r>
              <w:rPr>
                <w:rFonts w:cs="Times New Roman"/>
                <w:noProof/>
                <w:color w:val="auto"/>
                <w:szCs w:val="32"/>
              </w:rPr>
              <mc:AlternateContent>
                <mc:Choice Requires="wps">
                  <w:drawing>
                    <wp:inline distT="0" distB="0" distL="0" distR="0" wp14:anchorId="6E555DD1" wp14:editId="5BFD1103">
                      <wp:extent cx="295275" cy="295275"/>
                      <wp:effectExtent l="9525" t="9525" r="9525" b="9525"/>
                      <wp:docPr id="12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6CF7D5A" id="Rectangle: Rounded Corners 1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749C1" w:rsidRPr="00045076" w:rsidRDefault="007749C1" w:rsidP="009A79B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045076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749C1" w:rsidRPr="00045076" w:rsidRDefault="007749C1" w:rsidP="009A79B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682841F" wp14:editId="28135F8C">
                      <wp:extent cx="295275" cy="295275"/>
                      <wp:effectExtent l="9525" t="9525" r="9525" b="9525"/>
                      <wp:docPr id="19" name="Rectangle: Rounded Corners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1B16DB0" id="Rectangle: Rounded Corners 1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749C1" w:rsidRPr="00045076" w:rsidRDefault="007749C1" w:rsidP="009A79B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749C1" w:rsidRPr="00F408E1" w:rsidRDefault="007749C1" w:rsidP="009A79B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38"/>
                <w:szCs w:val="38"/>
                <w:rtl/>
              </w:rPr>
            </w:pPr>
            <w:r w:rsidRPr="00F408E1">
              <w:rPr>
                <w:rFonts w:ascii="Sakkal Majalla" w:hAnsi="Sakkal Majalla"/>
                <w:b w:val="0"/>
                <w:bCs w:val="0"/>
                <w:sz w:val="38"/>
                <w:szCs w:val="38"/>
                <w:rtl/>
              </w:rPr>
              <w:t>تقييم المخاطر هو عملية تحديد وتقييم المخاطر المحتملة في سياق محدد</w:t>
            </w:r>
            <w:r w:rsidRPr="00F408E1">
              <w:rPr>
                <w:rFonts w:ascii="Sakkal Majalla" w:hAnsi="Sakkal Majalla" w:hint="cs"/>
                <w:b w:val="0"/>
                <w:bCs w:val="0"/>
                <w:sz w:val="38"/>
                <w:szCs w:val="38"/>
                <w:rtl/>
              </w:rPr>
              <w:t>.</w:t>
            </w:r>
          </w:p>
        </w:tc>
      </w:tr>
      <w:tr w:rsidR="007749C1" w:rsidTr="009A79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69BF759" wp14:editId="486CE76D">
                      <wp:extent cx="295275" cy="295275"/>
                      <wp:effectExtent l="9525" t="9525" r="9525" b="9525"/>
                      <wp:docPr id="20" name="Rectangle: Rounded Corners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F098028" id="Rectangle: Rounded Corners 2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BAukpq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4F70F20" wp14:editId="650BFFE3">
                      <wp:extent cx="295275" cy="295275"/>
                      <wp:effectExtent l="9525" t="9525" r="9525" b="9525"/>
                      <wp:docPr id="28" name="Rectangle: Rounded Corners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24B8244" id="Rectangle: Rounded Corners 2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D4tjPePQIAAFk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7749C1" w:rsidRPr="00F408E1" w:rsidRDefault="007749C1" w:rsidP="009A79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8"/>
                <w:szCs w:val="38"/>
                <w:rtl/>
              </w:rPr>
            </w:pPr>
            <w:r w:rsidRPr="00F408E1">
              <w:rPr>
                <w:rFonts w:ascii="Sakkal Majalla" w:hAnsi="Sakkal Majalla"/>
                <w:sz w:val="38"/>
                <w:szCs w:val="38"/>
                <w:rtl/>
              </w:rPr>
              <w:t>التقييم المخاطر يهدف إلى القضاء تمامًا على المخاطر ومنع حدوثها.</w:t>
            </w:r>
          </w:p>
        </w:tc>
      </w:tr>
      <w:tr w:rsidR="007749C1" w:rsidTr="009A79B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DEB1921" wp14:editId="3F2FF55C">
                      <wp:extent cx="295275" cy="295275"/>
                      <wp:effectExtent l="9525" t="9525" r="9525" b="9525"/>
                      <wp:docPr id="41" name="Rectangle: Rounded Corners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259BE5" id="Rectangle: Rounded Corners 4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DE49354" wp14:editId="34F4CD3E">
                      <wp:extent cx="295275" cy="295275"/>
                      <wp:effectExtent l="9525" t="9525" r="9525" b="9525"/>
                      <wp:docPr id="54" name="Rectangle: Rounded Corners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86E3DEA" id="Rectangle: Rounded Corners 5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CwXdM9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7749C1" w:rsidRPr="00F408E1" w:rsidRDefault="007749C1" w:rsidP="009A79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8"/>
                <w:szCs w:val="38"/>
                <w:rtl/>
              </w:rPr>
            </w:pPr>
            <w:r w:rsidRPr="00F408E1">
              <w:rPr>
                <w:rFonts w:ascii="Sakkal Majalla" w:hAnsi="Sakkal Majalla"/>
                <w:sz w:val="38"/>
                <w:szCs w:val="38"/>
                <w:rtl/>
              </w:rPr>
              <w:t>مصدر المخاطر الداخلية يأتي من عوامل خارجة عن سيطرة المنظمة</w:t>
            </w:r>
            <w:r w:rsidRPr="00F408E1">
              <w:rPr>
                <w:rFonts w:ascii="Sakkal Majalla" w:hAnsi="Sakkal Majalla" w:hint="cs"/>
                <w:sz w:val="38"/>
                <w:szCs w:val="38"/>
                <w:rtl/>
              </w:rPr>
              <w:t>.</w:t>
            </w:r>
          </w:p>
        </w:tc>
      </w:tr>
      <w:tr w:rsidR="007749C1" w:rsidTr="009A79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F031811" wp14:editId="64BF3145">
                      <wp:extent cx="295275" cy="295275"/>
                      <wp:effectExtent l="9525" t="9525" r="9525" b="9525"/>
                      <wp:docPr id="55" name="Rectangle: Rounded Corners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55774F4" id="Rectangle: Rounded Corners 5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CEEz9BPQIAAFk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5D20FE4" wp14:editId="36B85FEA">
                      <wp:extent cx="295275" cy="295275"/>
                      <wp:effectExtent l="9525" t="9525" r="9525" b="9525"/>
                      <wp:docPr id="56" name="Rectangle: Rounded Corners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B1F438C" id="Rectangle: Rounded Corners 5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C8sDj0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7749C1" w:rsidRPr="00F408E1" w:rsidRDefault="007749C1" w:rsidP="009A79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8"/>
                <w:szCs w:val="38"/>
                <w:rtl/>
              </w:rPr>
            </w:pPr>
            <w:r w:rsidRPr="00F408E1">
              <w:rPr>
                <w:rFonts w:ascii="Sakkal Majalla" w:hAnsi="Sakkal Majalla"/>
                <w:sz w:val="38"/>
                <w:szCs w:val="38"/>
                <w:rtl/>
              </w:rPr>
              <w:t>في تقييم المخاطر، يتم تحديد مدى تأثير المخاطر واحتمالية حدوثها</w:t>
            </w:r>
            <w:r w:rsidRPr="00F408E1">
              <w:rPr>
                <w:rFonts w:ascii="Sakkal Majalla" w:hAnsi="Sakkal Majalla" w:hint="cs"/>
                <w:sz w:val="38"/>
                <w:szCs w:val="38"/>
                <w:rtl/>
              </w:rPr>
              <w:t>.</w:t>
            </w:r>
          </w:p>
        </w:tc>
      </w:tr>
      <w:tr w:rsidR="007749C1" w:rsidTr="009A79B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A16A2D0" wp14:editId="2170C122">
                      <wp:extent cx="295275" cy="295275"/>
                      <wp:effectExtent l="9525" t="9525" r="9525" b="9525"/>
                      <wp:docPr id="57" name="Rectangle: Rounded Corners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D691596" id="Rectangle: Rounded Corners 5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A6Rs2Q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DADF856" wp14:editId="161CE3EB">
                      <wp:extent cx="295275" cy="295275"/>
                      <wp:effectExtent l="9525" t="9525" r="9525" b="9525"/>
                      <wp:docPr id="58" name="Rectangle: Rounded Corners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A0550CB" id="Rectangle: Rounded Corners 5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BewG3LPQIAAFk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7749C1" w:rsidRPr="00F408E1" w:rsidRDefault="007749C1" w:rsidP="009A79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8"/>
                <w:szCs w:val="38"/>
                <w:rtl/>
              </w:rPr>
            </w:pPr>
            <w:r w:rsidRPr="00F408E1">
              <w:rPr>
                <w:rFonts w:ascii="Sakkal Majalla" w:hAnsi="Sakkal Majalla"/>
                <w:sz w:val="38"/>
                <w:szCs w:val="38"/>
                <w:rtl/>
                <w:lang w:bidi="ar-SY"/>
              </w:rPr>
              <w:t>التدابير الوقائية هي الإجراءات التي تتخذ للتعامل مع المخاطر بعد حدوثها.</w:t>
            </w:r>
          </w:p>
        </w:tc>
      </w:tr>
      <w:tr w:rsidR="007749C1" w:rsidTr="009A79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0C3A210" wp14:editId="6C2CE786">
                      <wp:extent cx="295275" cy="295275"/>
                      <wp:effectExtent l="9525" t="9525" r="9525" b="9525"/>
                      <wp:docPr id="59" name="Rectangle: Rounded Corners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42DD870" id="Rectangle: Rounded Corners 5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1BAE3DD" wp14:editId="49C44EC1">
                      <wp:extent cx="295275" cy="295275"/>
                      <wp:effectExtent l="9525" t="9525" r="9525" b="9525"/>
                      <wp:docPr id="60" name="Rectangle: Rounded Corners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B049B1" id="Rectangle: Rounded Corners 6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DM9bV4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7749C1" w:rsidRPr="00F408E1" w:rsidRDefault="007749C1" w:rsidP="009A79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8"/>
                <w:szCs w:val="38"/>
                <w:rtl/>
              </w:rPr>
            </w:pPr>
            <w:r w:rsidRPr="00F408E1">
              <w:rPr>
                <w:rFonts w:ascii="Sakkal Majalla" w:hAnsi="Sakkal Majalla"/>
                <w:sz w:val="38"/>
                <w:szCs w:val="38"/>
                <w:rtl/>
                <w:lang w:bidi="ar-SY"/>
              </w:rPr>
              <w:t>تقييم المخاطر يعتمد على تحليل البيانات وجمع المعلومات ذات الصلة</w:t>
            </w:r>
            <w:r w:rsidRPr="00F408E1">
              <w:rPr>
                <w:rFonts w:ascii="Sakkal Majalla" w:hAnsi="Sakkal Majalla" w:hint="cs"/>
                <w:sz w:val="38"/>
                <w:szCs w:val="38"/>
                <w:rtl/>
                <w:lang w:bidi="ar-SY"/>
              </w:rPr>
              <w:t>.</w:t>
            </w:r>
          </w:p>
        </w:tc>
      </w:tr>
      <w:tr w:rsidR="007749C1" w:rsidTr="009A79B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7749C1" w:rsidRDefault="007749C1" w:rsidP="009A79B0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AE45C41" wp14:editId="75B3DEE3">
                      <wp:extent cx="295275" cy="295275"/>
                      <wp:effectExtent l="9525" t="9525" r="9525" b="9525"/>
                      <wp:docPr id="61" name="Rectangle: Rounded Corners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C3D308B" id="Rectangle: Rounded Corners 6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7749C1" w:rsidRPr="0049367F" w:rsidRDefault="007749C1" w:rsidP="009A79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:rsidR="007749C1" w:rsidRPr="0049367F" w:rsidRDefault="007749C1" w:rsidP="009A79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07AA0EC" wp14:editId="4B7C28AB">
                      <wp:extent cx="295275" cy="295275"/>
                      <wp:effectExtent l="9525" t="9525" r="9525" b="9525"/>
                      <wp:docPr id="62" name="Rectangle: Rounded Corners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71C5AC3" id="Rectangle: Rounded Corners 6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CMeFSJPQIAAFk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7749C1" w:rsidRPr="0049367F" w:rsidRDefault="007749C1" w:rsidP="009A79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:rsidR="007749C1" w:rsidRPr="00F408E1" w:rsidRDefault="007749C1" w:rsidP="009A79B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8"/>
                <w:szCs w:val="38"/>
                <w:rtl/>
                <w:lang w:bidi="ar-SY"/>
              </w:rPr>
            </w:pPr>
            <w:r w:rsidRPr="00F408E1">
              <w:rPr>
                <w:rFonts w:ascii="Sakkal Majalla" w:hAnsi="Sakkal Majalla"/>
                <w:sz w:val="38"/>
                <w:szCs w:val="38"/>
                <w:rtl/>
                <w:lang w:bidi="ar-SY"/>
              </w:rPr>
              <w:t>المخاطر الخارجية قد تشمل التغيرات في السياسة التشريعية أو الأحوال الجوية</w:t>
            </w:r>
            <w:r w:rsidRPr="00F408E1">
              <w:rPr>
                <w:rFonts w:ascii="Sakkal Majalla" w:hAnsi="Sakkal Majalla" w:hint="cs"/>
                <w:sz w:val="38"/>
                <w:szCs w:val="38"/>
                <w:rtl/>
                <w:lang w:bidi="ar-SY"/>
              </w:rPr>
              <w:t>.</w:t>
            </w:r>
          </w:p>
        </w:tc>
      </w:tr>
      <w:tr w:rsidR="007749C1" w:rsidTr="009A79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7749C1" w:rsidRDefault="007749C1" w:rsidP="009A79B0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A887111" wp14:editId="4F665CE9">
                      <wp:extent cx="295275" cy="295275"/>
                      <wp:effectExtent l="9525" t="9525" r="9525" b="9525"/>
                      <wp:docPr id="63" name="Rectangle: Rounded Corners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6FECE3B" id="Rectangle: Rounded Corners 6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7749C1" w:rsidRPr="0049367F" w:rsidRDefault="007749C1" w:rsidP="009A79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:rsidR="007749C1" w:rsidRPr="0049367F" w:rsidRDefault="007749C1" w:rsidP="009A79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5073847" wp14:editId="2106C945">
                      <wp:extent cx="295275" cy="295275"/>
                      <wp:effectExtent l="9525" t="9525" r="9525" b="9525"/>
                      <wp:docPr id="64" name="Rectangle: Rounded Corners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87852F4" id="Rectangle: Rounded Corners 6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7749C1" w:rsidRPr="0049367F" w:rsidRDefault="007749C1" w:rsidP="009A79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:rsidR="007749C1" w:rsidRPr="00F408E1" w:rsidRDefault="007749C1" w:rsidP="009A79B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8"/>
                <w:szCs w:val="38"/>
                <w:rtl/>
                <w:lang w:bidi="ar-SY"/>
              </w:rPr>
            </w:pPr>
            <w:r w:rsidRPr="00F408E1">
              <w:rPr>
                <w:rFonts w:ascii="Sakkal Majalla" w:hAnsi="Sakkal Majalla"/>
                <w:sz w:val="38"/>
                <w:szCs w:val="38"/>
                <w:rtl/>
                <w:lang w:bidi="ar-SY"/>
              </w:rPr>
              <w:t>مصدر المخاطر الداخلية قد يكون تقنيات الإنتاج أو العمليات المالية في المنظمة</w:t>
            </w:r>
            <w:r w:rsidRPr="00F408E1">
              <w:rPr>
                <w:rFonts w:ascii="Sakkal Majalla" w:hAnsi="Sakkal Majalla" w:hint="cs"/>
                <w:sz w:val="38"/>
                <w:szCs w:val="38"/>
                <w:rtl/>
                <w:lang w:bidi="ar-SY"/>
              </w:rPr>
              <w:t>.</w:t>
            </w:r>
          </w:p>
        </w:tc>
      </w:tr>
      <w:tr w:rsidR="007749C1" w:rsidTr="009A79B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7749C1" w:rsidRDefault="007749C1" w:rsidP="009A79B0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D523D63" wp14:editId="2709B2AB">
                      <wp:extent cx="295275" cy="295275"/>
                      <wp:effectExtent l="9525" t="9525" r="9525" b="9525"/>
                      <wp:docPr id="65" name="Rectangle: Rounded Corners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2FF55D3" id="Rectangle: Rounded Corners 6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DRlw8NPQIAAFk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7749C1" w:rsidRPr="0049367F" w:rsidRDefault="007749C1" w:rsidP="009A79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:rsidR="007749C1" w:rsidRPr="0049367F" w:rsidRDefault="007749C1" w:rsidP="009A79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A180A56" wp14:editId="47515245">
                      <wp:extent cx="295275" cy="295275"/>
                      <wp:effectExtent l="9525" t="9525" r="9525" b="9525"/>
                      <wp:docPr id="66" name="Rectangle: Rounded Corners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9F20FDC" id="Rectangle: Rounded Corners 6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7749C1" w:rsidRPr="0049367F" w:rsidRDefault="007749C1" w:rsidP="009A79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:rsidR="007749C1" w:rsidRPr="00F408E1" w:rsidRDefault="007749C1" w:rsidP="009A79B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8"/>
                <w:szCs w:val="38"/>
                <w:rtl/>
                <w:lang w:bidi="ar-SY"/>
              </w:rPr>
            </w:pPr>
            <w:r w:rsidRPr="00F408E1">
              <w:rPr>
                <w:rFonts w:ascii="Sakkal Majalla" w:hAnsi="Sakkal Majalla"/>
                <w:sz w:val="38"/>
                <w:szCs w:val="38"/>
                <w:rtl/>
                <w:lang w:bidi="ar-SY"/>
              </w:rPr>
              <w:t>تقييم المخاطر يساعد في تحديد الأولويات وتخصيص الموارد بشكل مناسب</w:t>
            </w:r>
            <w:r w:rsidRPr="00F408E1">
              <w:rPr>
                <w:rFonts w:ascii="Sakkal Majalla" w:hAnsi="Sakkal Majalla" w:hint="cs"/>
                <w:sz w:val="38"/>
                <w:szCs w:val="38"/>
                <w:rtl/>
                <w:lang w:bidi="ar-SY"/>
              </w:rPr>
              <w:t>.</w:t>
            </w:r>
          </w:p>
        </w:tc>
      </w:tr>
      <w:tr w:rsidR="007749C1" w:rsidTr="009A79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7749C1" w:rsidRDefault="007749C1" w:rsidP="009A79B0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3FBF348" wp14:editId="43B0C934">
                      <wp:extent cx="295275" cy="295275"/>
                      <wp:effectExtent l="9525" t="9525" r="9525" b="9525"/>
                      <wp:docPr id="67" name="Rectangle: Rounded Corners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13E5539" id="Rectangle: Rounded Corners 6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DvZehjPQIAAFk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7749C1" w:rsidRPr="0049367F" w:rsidRDefault="007749C1" w:rsidP="009A79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:rsidR="007749C1" w:rsidRPr="0049367F" w:rsidRDefault="007749C1" w:rsidP="009A79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023A4A2" wp14:editId="226FC567">
                      <wp:extent cx="295275" cy="295275"/>
                      <wp:effectExtent l="9525" t="9525" r="9525" b="9525"/>
                      <wp:docPr id="68" name="Rectangle: Rounded Corners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B9B5D88" id="Rectangle: Rounded Corners 6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ALRF2HPQIAAFk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7749C1" w:rsidRPr="0049367F" w:rsidRDefault="007749C1" w:rsidP="009A79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:rsidR="007749C1" w:rsidRPr="00F408E1" w:rsidRDefault="007749C1" w:rsidP="009A79B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8"/>
                <w:szCs w:val="38"/>
                <w:rtl/>
                <w:lang w:bidi="ar-SY"/>
              </w:rPr>
            </w:pPr>
            <w:r w:rsidRPr="00F408E1">
              <w:rPr>
                <w:rFonts w:ascii="Sakkal Majalla" w:hAnsi="Sakkal Majalla"/>
                <w:sz w:val="38"/>
                <w:szCs w:val="38"/>
                <w:rtl/>
                <w:lang w:bidi="ar-SY"/>
              </w:rPr>
              <w:t>تقييم المخاطر هو عملية مرة واحدة ولا يحتاج إلى تحديث دوري</w:t>
            </w:r>
            <w:r w:rsidRPr="00F408E1">
              <w:rPr>
                <w:rFonts w:ascii="Sakkal Majalla" w:hAnsi="Sakkal Majalla" w:hint="cs"/>
                <w:sz w:val="38"/>
                <w:szCs w:val="38"/>
                <w:rtl/>
                <w:lang w:bidi="ar-SY"/>
              </w:rPr>
              <w:t>.</w:t>
            </w:r>
          </w:p>
        </w:tc>
      </w:tr>
    </w:tbl>
    <w:p w:rsidR="007749C1" w:rsidRPr="00F408E1" w:rsidRDefault="00F408E1" w:rsidP="00F408E1">
      <w:pPr>
        <w:spacing w:line="240" w:lineRule="auto"/>
        <w:jc w:val="left"/>
        <w:rPr>
          <w:rFonts w:ascii="Adobe Arabic" w:eastAsia="Calibri" w:hAnsi="Adobe Arabic" w:cs="Adobe Arabic"/>
          <w:color w:val="C00000"/>
          <w:sz w:val="14"/>
          <w:szCs w:val="14"/>
        </w:rPr>
      </w:pPr>
      <w:r w:rsidRPr="00F408E1">
        <w:rPr>
          <w:rFonts w:ascii="Adobe Arabic" w:eastAsia="Calibri" w:hAnsi="Adobe Arabic" w:cs="Adobe Arabic" w:hint="cs"/>
          <w:color w:val="C00000"/>
          <w:sz w:val="14"/>
          <w:szCs w:val="14"/>
          <w:rtl/>
        </w:rPr>
        <w:t xml:space="preserve"> </w:t>
      </w:r>
    </w:p>
    <w:p w:rsidR="007749C1" w:rsidRDefault="00F408E1" w:rsidP="007749C1">
      <w:pPr>
        <w:keepNext/>
        <w:numPr>
          <w:ilvl w:val="0"/>
          <w:numId w:val="39"/>
        </w:numPr>
        <w:spacing w:line="254" w:lineRule="auto"/>
        <w:ind w:left="0" w:hanging="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22" w:history="1">
        <w:r w:rsidR="007749C1" w:rsidRPr="00F408E1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thinThickSmallGap" w:sz="24" w:space="0" w:color="0070C0"/>
          <w:left w:val="thickThinSmallGap" w:sz="24" w:space="0" w:color="0070C0"/>
          <w:bottom w:val="thinThickSmallGap" w:sz="24" w:space="0" w:color="0070C0"/>
          <w:right w:val="thinThickSmallGap" w:sz="24" w:space="0" w:color="0070C0"/>
          <w:insideH w:val="single" w:sz="8" w:space="0" w:color="0070C0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649"/>
        <w:gridCol w:w="2639"/>
        <w:gridCol w:w="2932"/>
        <w:gridCol w:w="2639"/>
      </w:tblGrid>
      <w:tr w:rsidR="007749C1" w:rsidTr="009A79B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7749C1" w:rsidRDefault="007749C1" w:rsidP="00D96597">
            <w:pPr>
              <w:tabs>
                <w:tab w:val="center" w:pos="4680"/>
                <w:tab w:val="right" w:pos="9360"/>
              </w:tabs>
              <w:spacing w:line="240" w:lineRule="auto"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1-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D8752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الهدف الرئيسي لتقييم المخاطر؟</w:t>
            </w:r>
          </w:p>
        </w:tc>
      </w:tr>
      <w:tr w:rsidR="007749C1" w:rsidTr="009A79B0">
        <w:trPr>
          <w:jc w:val="center"/>
        </w:trPr>
        <w:tc>
          <w:tcPr>
            <w:tcW w:w="1220" w:type="pct"/>
            <w:vAlign w:val="center"/>
          </w:tcPr>
          <w:p w:rsidR="007749C1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</w:rPr>
            </w:pPr>
            <w:r w:rsidRPr="00D87524">
              <w:rPr>
                <w:rFonts w:ascii="Sakkal Majalla" w:hAnsi="Sakkal Majalla"/>
                <w:sz w:val="34"/>
                <w:rtl/>
              </w:rPr>
              <w:t>القضاء على المخاطر تمامًا</w:t>
            </w:r>
          </w:p>
        </w:tc>
        <w:tc>
          <w:tcPr>
            <w:tcW w:w="1215" w:type="pct"/>
            <w:vAlign w:val="center"/>
          </w:tcPr>
          <w:p w:rsidR="007749C1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تحديد وتقييم المخاطر المحتملة</w:t>
            </w:r>
          </w:p>
        </w:tc>
        <w:tc>
          <w:tcPr>
            <w:tcW w:w="1350" w:type="pct"/>
            <w:vAlign w:val="center"/>
          </w:tcPr>
          <w:p w:rsidR="007749C1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color w:val="FF0000"/>
                <w:sz w:val="34"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التعامل مع المخاطر بعد حدوثها</w:t>
            </w:r>
          </w:p>
        </w:tc>
        <w:tc>
          <w:tcPr>
            <w:tcW w:w="1215" w:type="pct"/>
            <w:vAlign w:val="center"/>
          </w:tcPr>
          <w:p w:rsidR="007749C1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تجنب التعامل مع المخاطر</w:t>
            </w:r>
          </w:p>
        </w:tc>
      </w:tr>
      <w:tr w:rsidR="007749C1" w:rsidTr="009A79B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7749C1" w:rsidRDefault="007749C1" w:rsidP="00D96597">
            <w:pPr>
              <w:spacing w:line="240" w:lineRule="auto"/>
              <w:jc w:val="left"/>
              <w:rPr>
                <w:rFonts w:ascii="Sakkal Majalla" w:hAnsi="Sakkal Majalla"/>
                <w:b/>
                <w:bCs/>
                <w:sz w:val="34"/>
                <w:rtl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2-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D8752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المصدر الأساسي للمخاطر الخارجية؟</w:t>
            </w:r>
          </w:p>
        </w:tc>
      </w:tr>
      <w:tr w:rsidR="007749C1" w:rsidTr="009A79B0">
        <w:trPr>
          <w:jc w:val="center"/>
        </w:trPr>
        <w:tc>
          <w:tcPr>
            <w:tcW w:w="1220" w:type="pct"/>
            <w:vAlign w:val="center"/>
          </w:tcPr>
          <w:p w:rsidR="007749C1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عوامل خارجة عن سيطرة المنظمة</w:t>
            </w:r>
          </w:p>
        </w:tc>
        <w:tc>
          <w:tcPr>
            <w:tcW w:w="1215" w:type="pct"/>
            <w:vAlign w:val="center"/>
          </w:tcPr>
          <w:p w:rsidR="007749C1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تقنيات الإنتاج والعمليات المالية</w:t>
            </w:r>
          </w:p>
        </w:tc>
        <w:tc>
          <w:tcPr>
            <w:tcW w:w="1350" w:type="pct"/>
            <w:vAlign w:val="center"/>
          </w:tcPr>
          <w:p w:rsidR="007749C1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التغيرات في السياسة التشريعية</w:t>
            </w:r>
          </w:p>
        </w:tc>
        <w:tc>
          <w:tcPr>
            <w:tcW w:w="1215" w:type="pct"/>
            <w:vAlign w:val="center"/>
          </w:tcPr>
          <w:p w:rsidR="007749C1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الأخطاء البشرية</w:t>
            </w:r>
          </w:p>
        </w:tc>
      </w:tr>
      <w:tr w:rsidR="007749C1" w:rsidTr="009A79B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7749C1" w:rsidRDefault="007749C1" w:rsidP="00D96597">
            <w:pPr>
              <w:keepNext/>
              <w:spacing w:line="240" w:lineRule="auto"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3-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D8752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تعريف المخاطرة؟</w:t>
            </w:r>
          </w:p>
        </w:tc>
      </w:tr>
      <w:tr w:rsidR="007749C1" w:rsidTr="009A79B0">
        <w:trPr>
          <w:jc w:val="center"/>
        </w:trPr>
        <w:tc>
          <w:tcPr>
            <w:tcW w:w="1220" w:type="pct"/>
            <w:vAlign w:val="center"/>
          </w:tcPr>
          <w:p w:rsidR="007749C1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تحليل البيانات المالية للشركة</w:t>
            </w:r>
          </w:p>
        </w:tc>
        <w:tc>
          <w:tcPr>
            <w:tcW w:w="1215" w:type="pct"/>
            <w:vAlign w:val="center"/>
          </w:tcPr>
          <w:p w:rsidR="007749C1" w:rsidRPr="00A33EA3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تقدير احتمالية حدوث حادثة ضارة</w:t>
            </w:r>
          </w:p>
        </w:tc>
        <w:tc>
          <w:tcPr>
            <w:tcW w:w="1350" w:type="pct"/>
            <w:vAlign w:val="center"/>
          </w:tcPr>
          <w:p w:rsidR="007749C1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تقييم الأثر الاقتصادي للمشروع</w:t>
            </w:r>
          </w:p>
        </w:tc>
        <w:tc>
          <w:tcPr>
            <w:tcW w:w="1215" w:type="pct"/>
            <w:vAlign w:val="center"/>
          </w:tcPr>
          <w:p w:rsidR="007749C1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تطوير استراتيجيات لزيادة الإنتاجية</w:t>
            </w:r>
          </w:p>
        </w:tc>
      </w:tr>
      <w:tr w:rsidR="007749C1" w:rsidTr="009A79B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749C1" w:rsidRPr="00A33EA3" w:rsidRDefault="007749C1" w:rsidP="00D96597">
            <w:pPr>
              <w:spacing w:line="240" w:lineRule="auto"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4-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D8752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الهدف الرئيسي لتقييم المخاطر في المشاريع؟</w:t>
            </w:r>
          </w:p>
        </w:tc>
      </w:tr>
      <w:tr w:rsidR="007749C1" w:rsidTr="009A79B0">
        <w:trPr>
          <w:jc w:val="center"/>
        </w:trPr>
        <w:tc>
          <w:tcPr>
            <w:tcW w:w="1220" w:type="pct"/>
            <w:vAlign w:val="center"/>
          </w:tcPr>
          <w:p w:rsidR="007749C1" w:rsidRPr="00A33EA3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زيادة الأرباح</w:t>
            </w:r>
          </w:p>
        </w:tc>
        <w:tc>
          <w:tcPr>
            <w:tcW w:w="1215" w:type="pct"/>
            <w:vAlign w:val="center"/>
          </w:tcPr>
          <w:p w:rsidR="007749C1" w:rsidRPr="00A33EA3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تحسين العمليات التشغيلية</w:t>
            </w:r>
          </w:p>
        </w:tc>
        <w:tc>
          <w:tcPr>
            <w:tcW w:w="1350" w:type="pct"/>
            <w:vAlign w:val="center"/>
          </w:tcPr>
          <w:p w:rsidR="007749C1" w:rsidRPr="00A33EA3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تحديد الأولويات وتخصيص الموارد</w:t>
            </w:r>
          </w:p>
        </w:tc>
        <w:tc>
          <w:tcPr>
            <w:tcW w:w="1215" w:type="pct"/>
            <w:vAlign w:val="center"/>
          </w:tcPr>
          <w:p w:rsidR="007749C1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تقليل عدد الموظفين</w:t>
            </w:r>
          </w:p>
        </w:tc>
      </w:tr>
      <w:tr w:rsidR="007749C1" w:rsidTr="009A79B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749C1" w:rsidRPr="00A33EA3" w:rsidRDefault="007749C1" w:rsidP="00D96597">
            <w:pPr>
              <w:spacing w:line="240" w:lineRule="auto"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5-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 </w:t>
            </w:r>
            <w:r w:rsidRPr="00D8752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العامل الرئيسي الذي يؤثر على تصنيف المخاطر؟</w:t>
            </w:r>
          </w:p>
        </w:tc>
      </w:tr>
      <w:tr w:rsidR="007749C1" w:rsidTr="009A79B0">
        <w:trPr>
          <w:jc w:val="center"/>
        </w:trPr>
        <w:tc>
          <w:tcPr>
            <w:tcW w:w="1220" w:type="pct"/>
            <w:vAlign w:val="center"/>
          </w:tcPr>
          <w:p w:rsidR="007749C1" w:rsidRPr="00A33EA3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تكلفة المشروع</w:t>
            </w:r>
          </w:p>
        </w:tc>
        <w:tc>
          <w:tcPr>
            <w:tcW w:w="1215" w:type="pct"/>
            <w:vAlign w:val="center"/>
          </w:tcPr>
          <w:p w:rsidR="007749C1" w:rsidRPr="00A33EA3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تأثير المخاطر على الأهداف</w:t>
            </w:r>
          </w:p>
        </w:tc>
        <w:tc>
          <w:tcPr>
            <w:tcW w:w="1350" w:type="pct"/>
            <w:vAlign w:val="center"/>
          </w:tcPr>
          <w:p w:rsidR="007749C1" w:rsidRPr="00A33EA3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عدد المشاريع السابقة</w:t>
            </w:r>
          </w:p>
        </w:tc>
        <w:tc>
          <w:tcPr>
            <w:tcW w:w="1215" w:type="pct"/>
            <w:vAlign w:val="center"/>
          </w:tcPr>
          <w:p w:rsidR="007749C1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مستوى الخبرة الفنية</w:t>
            </w:r>
          </w:p>
        </w:tc>
      </w:tr>
      <w:tr w:rsidR="007749C1" w:rsidTr="009A79B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749C1" w:rsidRPr="00A33EA3" w:rsidRDefault="007749C1" w:rsidP="00D96597">
            <w:pPr>
              <w:spacing w:line="240" w:lineRule="auto"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6-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 </w:t>
            </w:r>
            <w:r w:rsidRPr="00D8752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أداة التقييم المستخدمة لتحديد احتمالية حدوث المخاطر؟</w:t>
            </w:r>
          </w:p>
        </w:tc>
      </w:tr>
      <w:tr w:rsidR="007749C1" w:rsidTr="009A79B0">
        <w:trPr>
          <w:jc w:val="center"/>
        </w:trPr>
        <w:tc>
          <w:tcPr>
            <w:tcW w:w="1220" w:type="pct"/>
            <w:vAlign w:val="center"/>
          </w:tcPr>
          <w:p w:rsidR="007749C1" w:rsidRPr="00A33EA3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مصفوفة المخاطر</w:t>
            </w:r>
          </w:p>
        </w:tc>
        <w:tc>
          <w:tcPr>
            <w:tcW w:w="1215" w:type="pct"/>
            <w:vAlign w:val="center"/>
          </w:tcPr>
          <w:p w:rsidR="007749C1" w:rsidRPr="00A33EA3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 xml:space="preserve">تحليل </w:t>
            </w:r>
            <w:r w:rsidRPr="00D87524">
              <w:rPr>
                <w:rFonts w:ascii="Sakkal Majalla" w:hAnsi="Sakkal Majalla"/>
                <w:sz w:val="34"/>
                <w:lang w:bidi="ar-SY"/>
              </w:rPr>
              <w:t>SWOT</w:t>
            </w:r>
          </w:p>
        </w:tc>
        <w:tc>
          <w:tcPr>
            <w:tcW w:w="1350" w:type="pct"/>
            <w:vAlign w:val="center"/>
          </w:tcPr>
          <w:p w:rsidR="007749C1" w:rsidRPr="00A33EA3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الرسم البياني الدائري</w:t>
            </w:r>
          </w:p>
        </w:tc>
        <w:tc>
          <w:tcPr>
            <w:tcW w:w="1215" w:type="pct"/>
            <w:vAlign w:val="center"/>
          </w:tcPr>
          <w:p w:rsidR="007749C1" w:rsidRPr="00A33EA3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تحليل العوامل الرئيسية</w:t>
            </w:r>
          </w:p>
        </w:tc>
      </w:tr>
      <w:tr w:rsidR="007749C1" w:rsidTr="009A79B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749C1" w:rsidRPr="00A33EA3" w:rsidRDefault="007749C1" w:rsidP="00D96597">
            <w:pPr>
              <w:spacing w:line="240" w:lineRule="auto"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7-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D8752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الإجراء الذي يمكن اتخاذه للتعامل مع المخاطر المرتفعة؟</w:t>
            </w:r>
          </w:p>
        </w:tc>
      </w:tr>
      <w:tr w:rsidR="007749C1" w:rsidTr="009A79B0">
        <w:trPr>
          <w:jc w:val="center"/>
        </w:trPr>
        <w:tc>
          <w:tcPr>
            <w:tcW w:w="1220" w:type="pct"/>
            <w:vAlign w:val="center"/>
          </w:tcPr>
          <w:p w:rsidR="007749C1" w:rsidRPr="00A33EA3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تجاهل المخاطرة</w:t>
            </w:r>
          </w:p>
        </w:tc>
        <w:tc>
          <w:tcPr>
            <w:tcW w:w="1215" w:type="pct"/>
            <w:vAlign w:val="center"/>
          </w:tcPr>
          <w:p w:rsidR="007749C1" w:rsidRPr="009C13B5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نقل المخاطرة</w:t>
            </w:r>
          </w:p>
        </w:tc>
        <w:tc>
          <w:tcPr>
            <w:tcW w:w="1350" w:type="pct"/>
            <w:vAlign w:val="center"/>
          </w:tcPr>
          <w:p w:rsidR="007749C1" w:rsidRPr="009C13B5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تقليل المخاطرة</w:t>
            </w:r>
          </w:p>
        </w:tc>
        <w:tc>
          <w:tcPr>
            <w:tcW w:w="1215" w:type="pct"/>
            <w:vAlign w:val="center"/>
          </w:tcPr>
          <w:p w:rsidR="007749C1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تحمل المخاطرة</w:t>
            </w:r>
          </w:p>
        </w:tc>
      </w:tr>
      <w:tr w:rsidR="007749C1" w:rsidTr="009A79B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749C1" w:rsidRDefault="007749C1" w:rsidP="00D96597">
            <w:pPr>
              <w:spacing w:line="240" w:lineRule="auto"/>
              <w:jc w:val="left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8-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D8752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 xml:space="preserve"> ما هو العامل الرئيسي في تحديد أولوية المخاطر؟</w:t>
            </w:r>
          </w:p>
        </w:tc>
      </w:tr>
      <w:tr w:rsidR="007749C1" w:rsidTr="009A79B0">
        <w:trPr>
          <w:jc w:val="center"/>
        </w:trPr>
        <w:tc>
          <w:tcPr>
            <w:tcW w:w="1220" w:type="pct"/>
            <w:vAlign w:val="center"/>
          </w:tcPr>
          <w:p w:rsidR="007749C1" w:rsidRPr="00D87524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الاحتمالية</w:t>
            </w:r>
          </w:p>
        </w:tc>
        <w:tc>
          <w:tcPr>
            <w:tcW w:w="1215" w:type="pct"/>
            <w:vAlign w:val="center"/>
          </w:tcPr>
          <w:p w:rsidR="007749C1" w:rsidRPr="00D87524" w:rsidRDefault="007749C1" w:rsidP="00D96597">
            <w:pPr>
              <w:spacing w:line="240" w:lineRule="auto"/>
              <w:ind w:left="33"/>
              <w:jc w:val="center"/>
              <w:rPr>
                <w:sz w:val="34"/>
                <w:rtl/>
              </w:rPr>
            </w:pPr>
            <w:r w:rsidRPr="00D87524">
              <w:rPr>
                <w:sz w:val="34"/>
                <w:rtl/>
              </w:rPr>
              <w:t>التأثير</w:t>
            </w:r>
          </w:p>
        </w:tc>
        <w:tc>
          <w:tcPr>
            <w:tcW w:w="1350" w:type="pct"/>
            <w:vAlign w:val="center"/>
          </w:tcPr>
          <w:p w:rsidR="007749C1" w:rsidRPr="00D87524" w:rsidRDefault="007749C1" w:rsidP="00D96597">
            <w:pPr>
              <w:spacing w:line="240" w:lineRule="auto"/>
              <w:ind w:left="33"/>
              <w:jc w:val="center"/>
              <w:rPr>
                <w:sz w:val="34"/>
                <w:rtl/>
              </w:rPr>
            </w:pPr>
            <w:r w:rsidRPr="00D87524">
              <w:rPr>
                <w:sz w:val="34"/>
                <w:rtl/>
              </w:rPr>
              <w:t>الاستجابة</w:t>
            </w:r>
          </w:p>
        </w:tc>
        <w:tc>
          <w:tcPr>
            <w:tcW w:w="1215" w:type="pct"/>
            <w:vAlign w:val="center"/>
          </w:tcPr>
          <w:p w:rsidR="007749C1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الاعتبارات المالية</w:t>
            </w:r>
          </w:p>
        </w:tc>
      </w:tr>
      <w:tr w:rsidR="007749C1" w:rsidTr="009A79B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749C1" w:rsidRDefault="007749C1" w:rsidP="00D96597">
            <w:pPr>
              <w:keepNext/>
              <w:spacing w:line="240" w:lineRule="auto"/>
              <w:jc w:val="left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9-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D8752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التصنيف الذي يعتمد على تقدير المخاطر بشكل كمي؟</w:t>
            </w:r>
          </w:p>
        </w:tc>
      </w:tr>
      <w:tr w:rsidR="007749C1" w:rsidTr="009A79B0">
        <w:trPr>
          <w:jc w:val="center"/>
        </w:trPr>
        <w:tc>
          <w:tcPr>
            <w:tcW w:w="1220" w:type="pct"/>
            <w:vAlign w:val="center"/>
          </w:tcPr>
          <w:p w:rsidR="007749C1" w:rsidRDefault="007749C1" w:rsidP="00D96597">
            <w:pPr>
              <w:keepNext/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تصنيف نسبي</w:t>
            </w:r>
          </w:p>
        </w:tc>
        <w:tc>
          <w:tcPr>
            <w:tcW w:w="1215" w:type="pct"/>
            <w:vAlign w:val="center"/>
          </w:tcPr>
          <w:p w:rsidR="007749C1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تصنيف مؤكد</w:t>
            </w:r>
          </w:p>
        </w:tc>
        <w:tc>
          <w:tcPr>
            <w:tcW w:w="1350" w:type="pct"/>
            <w:vAlign w:val="center"/>
          </w:tcPr>
          <w:p w:rsidR="007749C1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تصنيف كمي</w:t>
            </w:r>
          </w:p>
        </w:tc>
        <w:tc>
          <w:tcPr>
            <w:tcW w:w="1215" w:type="pct"/>
            <w:vAlign w:val="center"/>
          </w:tcPr>
          <w:p w:rsidR="007749C1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تصنيف نوعي</w:t>
            </w:r>
          </w:p>
        </w:tc>
      </w:tr>
      <w:tr w:rsidR="007749C1" w:rsidTr="009A79B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749C1" w:rsidRPr="00DC7EB7" w:rsidRDefault="007749C1" w:rsidP="00D96597">
            <w:pPr>
              <w:spacing w:line="240" w:lineRule="auto"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10-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D8752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الهدف الرئيسي لتطبيق تدابير الوقاية؟</w:t>
            </w:r>
          </w:p>
        </w:tc>
      </w:tr>
      <w:tr w:rsidR="007749C1" w:rsidTr="009A79B0">
        <w:trPr>
          <w:jc w:val="center"/>
        </w:trPr>
        <w:tc>
          <w:tcPr>
            <w:tcW w:w="1220" w:type="pct"/>
            <w:vAlign w:val="center"/>
          </w:tcPr>
          <w:p w:rsidR="007749C1" w:rsidRPr="00DC7EB7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</w:rPr>
            </w:pPr>
            <w:r w:rsidRPr="00D87524">
              <w:rPr>
                <w:rFonts w:ascii="Sakkal Majalla" w:hAnsi="Sakkal Majalla"/>
                <w:sz w:val="34"/>
                <w:rtl/>
              </w:rPr>
              <w:t>التعامل مع المخاطر بعد حدوثها</w:t>
            </w:r>
          </w:p>
        </w:tc>
        <w:tc>
          <w:tcPr>
            <w:tcW w:w="1215" w:type="pct"/>
            <w:vAlign w:val="center"/>
          </w:tcPr>
          <w:p w:rsidR="007749C1" w:rsidRPr="00DC7EB7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</w:rPr>
            </w:pPr>
            <w:r w:rsidRPr="00D87524">
              <w:rPr>
                <w:rFonts w:ascii="Sakkal Majalla" w:hAnsi="Sakkal Majalla"/>
                <w:sz w:val="34"/>
                <w:rtl/>
              </w:rPr>
              <w:t>تجنب حدوث المخاطر</w:t>
            </w:r>
          </w:p>
        </w:tc>
        <w:tc>
          <w:tcPr>
            <w:tcW w:w="1350" w:type="pct"/>
            <w:vAlign w:val="center"/>
          </w:tcPr>
          <w:p w:rsidR="007749C1" w:rsidRPr="00DC7EB7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</w:rPr>
            </w:pPr>
            <w:r w:rsidRPr="00D87524">
              <w:rPr>
                <w:rFonts w:ascii="Sakkal Majalla" w:hAnsi="Sakkal Majalla"/>
                <w:sz w:val="34"/>
                <w:rtl/>
              </w:rPr>
              <w:t>تحسين العمليات التشغيلية</w:t>
            </w:r>
          </w:p>
        </w:tc>
        <w:tc>
          <w:tcPr>
            <w:tcW w:w="1215" w:type="pct"/>
            <w:vAlign w:val="center"/>
          </w:tcPr>
          <w:p w:rsidR="007749C1" w:rsidRPr="00DC7EB7" w:rsidRDefault="007749C1" w:rsidP="00D96597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</w:rPr>
            </w:pPr>
            <w:r w:rsidRPr="00D87524">
              <w:rPr>
                <w:rFonts w:ascii="Sakkal Majalla" w:hAnsi="Sakkal Majalla"/>
                <w:sz w:val="34"/>
                <w:rtl/>
              </w:rPr>
              <w:t>الحفاظ على سلامة العاملين</w:t>
            </w:r>
          </w:p>
        </w:tc>
      </w:tr>
    </w:tbl>
    <w:p w:rsidR="007749C1" w:rsidRDefault="007749C1" w:rsidP="007749C1">
      <w:pPr>
        <w:bidi w:val="0"/>
        <w:spacing w:after="160" w:line="259" w:lineRule="auto"/>
        <w:jc w:val="left"/>
      </w:pPr>
    </w:p>
    <w:p w:rsidR="007749C1" w:rsidRDefault="007749C1" w:rsidP="007749C1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14:glow w14:rad="228600">
            <w14:srgbClr w14:val="1464F4">
              <w14:alpha w14:val="60000"/>
            </w14:srgbClr>
          </w14:glow>
        </w:rPr>
      </w:pPr>
      <w:r>
        <w:rPr>
          <w:rFonts w:ascii="Adobe Arabic" w:eastAsia="Calibri" w:hAnsi="Adobe Arabic" w:cs="Adobe Arabic" w:hint="cs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  <w:lastRenderedPageBreak/>
        <w:t>الاجابات</w:t>
      </w:r>
    </w:p>
    <w:p w:rsidR="007749C1" w:rsidRDefault="00F408E1" w:rsidP="00D96597">
      <w:pPr>
        <w:numPr>
          <w:ilvl w:val="0"/>
          <w:numId w:val="40"/>
        </w:numPr>
        <w:spacing w:line="254" w:lineRule="auto"/>
        <w:ind w:left="38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23" w:history="1">
        <w:r w:rsidR="007749C1" w:rsidRPr="00F408E1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7749C1" w:rsidRPr="00F408E1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7749C1" w:rsidRPr="00F408E1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ListTable1LightAccent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737"/>
        <w:gridCol w:w="992"/>
        <w:gridCol w:w="737"/>
        <w:gridCol w:w="992"/>
        <w:gridCol w:w="6009"/>
      </w:tblGrid>
      <w:tr w:rsidR="007749C1" w:rsidTr="009A79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rPr>
                <w:rFonts w:ascii="Sakkal Majalla" w:hAnsi="Sakkal Majalla"/>
                <w:color w:val="auto"/>
                <w:sz w:val="40"/>
                <w:szCs w:val="40"/>
                <w:rtl/>
                <w:lang w:bidi="ar-SY"/>
              </w:rPr>
            </w:pPr>
            <w:r>
              <w:rPr>
                <w:rFonts w:cs="Times New Roman"/>
                <w:noProof/>
                <w:color w:val="auto"/>
                <w:szCs w:val="32"/>
              </w:rPr>
              <mc:AlternateContent>
                <mc:Choice Requires="wps">
                  <w:drawing>
                    <wp:inline distT="0" distB="0" distL="0" distR="0" wp14:anchorId="1F430AF7" wp14:editId="2F45BE20">
                      <wp:extent cx="295275" cy="295275"/>
                      <wp:effectExtent l="0" t="0" r="28575" b="28575"/>
                      <wp:docPr id="69" name="Rectangle: Rounded Corners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71904CB" id="Rectangle: Rounded Corners 6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749C1" w:rsidRPr="00045076" w:rsidRDefault="007749C1" w:rsidP="009A79B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045076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749C1" w:rsidRPr="00045076" w:rsidRDefault="007749C1" w:rsidP="009A79B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1F92262" wp14:editId="2DA8F739">
                      <wp:extent cx="295275" cy="295275"/>
                      <wp:effectExtent l="9525" t="9525" r="9525" b="9525"/>
                      <wp:docPr id="70" name="Rectangle: Rounded Corners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F67D375" id="Rectangle: Rounded Corners 7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AvJgp8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749C1" w:rsidRPr="00045076" w:rsidRDefault="007749C1" w:rsidP="009A79B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749C1" w:rsidRPr="00F408E1" w:rsidRDefault="007749C1" w:rsidP="009A79B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38"/>
                <w:szCs w:val="38"/>
                <w:rtl/>
              </w:rPr>
            </w:pPr>
            <w:r w:rsidRPr="00F408E1">
              <w:rPr>
                <w:rFonts w:ascii="Sakkal Majalla" w:hAnsi="Sakkal Majalla"/>
                <w:b w:val="0"/>
                <w:bCs w:val="0"/>
                <w:sz w:val="38"/>
                <w:szCs w:val="38"/>
                <w:rtl/>
              </w:rPr>
              <w:t>تقييم المخاطر هو عملية تحديد وتقييم المخاطر المحتملة في سياق محدد</w:t>
            </w:r>
            <w:r w:rsidRPr="00F408E1">
              <w:rPr>
                <w:rFonts w:ascii="Sakkal Majalla" w:hAnsi="Sakkal Majalla" w:hint="cs"/>
                <w:b w:val="0"/>
                <w:bCs w:val="0"/>
                <w:sz w:val="38"/>
                <w:szCs w:val="38"/>
                <w:rtl/>
              </w:rPr>
              <w:t>.</w:t>
            </w:r>
          </w:p>
        </w:tc>
      </w:tr>
      <w:tr w:rsidR="007749C1" w:rsidTr="009A79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E02DC8D" wp14:editId="4ED40389">
                      <wp:extent cx="295275" cy="295275"/>
                      <wp:effectExtent l="9525" t="9525" r="9525" b="9525"/>
                      <wp:docPr id="71" name="Rectangle: Rounded Corners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FE9E235" id="Rectangle: Rounded Corners 7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Cp0P8Y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698716B" wp14:editId="1143D6C3">
                      <wp:extent cx="295275" cy="295275"/>
                      <wp:effectExtent l="0" t="0" r="28575" b="28575"/>
                      <wp:docPr id="72" name="Rectangle: Rounded Corners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D03830B" id="Rectangle: Rounded Corners 7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7749C1" w:rsidRPr="00F408E1" w:rsidRDefault="007749C1" w:rsidP="009A79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8"/>
                <w:szCs w:val="38"/>
                <w:rtl/>
              </w:rPr>
            </w:pPr>
            <w:r w:rsidRPr="00F408E1">
              <w:rPr>
                <w:rFonts w:ascii="Sakkal Majalla" w:hAnsi="Sakkal Majalla"/>
                <w:sz w:val="38"/>
                <w:szCs w:val="38"/>
                <w:rtl/>
              </w:rPr>
              <w:t>التقييم المخاطر يهدف إلى القضاء تمامًا على المخاطر ومنع حدوثها.</w:t>
            </w:r>
          </w:p>
        </w:tc>
      </w:tr>
      <w:tr w:rsidR="007749C1" w:rsidTr="009A79B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8520018" wp14:editId="3CDA7747">
                      <wp:extent cx="295275" cy="295275"/>
                      <wp:effectExtent l="9525" t="9525" r="9525" b="9525"/>
                      <wp:docPr id="73" name="Rectangle: Rounded Corners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5211F50" id="Rectangle: Rounded Corners 7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41EC17A" wp14:editId="4AF12143">
                      <wp:extent cx="295275" cy="295275"/>
                      <wp:effectExtent l="0" t="0" r="28575" b="28575"/>
                      <wp:docPr id="74" name="Rectangle: Rounded Corners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2BF5C8F" id="Rectangle: Rounded Corners 7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7749C1" w:rsidRPr="00F408E1" w:rsidRDefault="007749C1" w:rsidP="009A79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8"/>
                <w:szCs w:val="38"/>
                <w:rtl/>
              </w:rPr>
            </w:pPr>
            <w:r w:rsidRPr="00F408E1">
              <w:rPr>
                <w:rFonts w:ascii="Sakkal Majalla" w:hAnsi="Sakkal Majalla"/>
                <w:sz w:val="38"/>
                <w:szCs w:val="38"/>
                <w:rtl/>
              </w:rPr>
              <w:t>مصدر المخاطر الداخلية يأتي من عوامل خارجة عن سيطرة المنظمة</w:t>
            </w:r>
            <w:r w:rsidRPr="00F408E1">
              <w:rPr>
                <w:rFonts w:ascii="Sakkal Majalla" w:hAnsi="Sakkal Majalla" w:hint="cs"/>
                <w:sz w:val="38"/>
                <w:szCs w:val="38"/>
                <w:rtl/>
              </w:rPr>
              <w:t>.</w:t>
            </w:r>
          </w:p>
        </w:tc>
      </w:tr>
      <w:tr w:rsidR="007749C1" w:rsidTr="009A79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A497E74" wp14:editId="1084EBE1">
                      <wp:extent cx="295275" cy="295275"/>
                      <wp:effectExtent l="0" t="0" r="28575" b="28575"/>
                      <wp:docPr id="75" name="Rectangle: Rounded Corners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0CF45A6" id="Rectangle: Rounded Corners 7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659D201" wp14:editId="4EDA6434">
                      <wp:extent cx="295275" cy="295275"/>
                      <wp:effectExtent l="9525" t="9525" r="9525" b="9525"/>
                      <wp:docPr id="76" name="Rectangle: Rounded Corners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7662027" id="Rectangle: Rounded Corners 7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B6F0f9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7749C1" w:rsidRPr="00F408E1" w:rsidRDefault="007749C1" w:rsidP="009A79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8"/>
                <w:szCs w:val="38"/>
                <w:rtl/>
              </w:rPr>
            </w:pPr>
            <w:r w:rsidRPr="00F408E1">
              <w:rPr>
                <w:rFonts w:ascii="Sakkal Majalla" w:hAnsi="Sakkal Majalla"/>
                <w:sz w:val="38"/>
                <w:szCs w:val="38"/>
                <w:rtl/>
              </w:rPr>
              <w:t>في تقييم المخاطر، يتم تحديد مدى تأثير المخاطر واحتمالية حدوثها</w:t>
            </w:r>
            <w:r w:rsidRPr="00F408E1">
              <w:rPr>
                <w:rFonts w:ascii="Sakkal Majalla" w:hAnsi="Sakkal Majalla" w:hint="cs"/>
                <w:sz w:val="38"/>
                <w:szCs w:val="38"/>
                <w:rtl/>
              </w:rPr>
              <w:t>.</w:t>
            </w:r>
          </w:p>
        </w:tc>
      </w:tr>
      <w:tr w:rsidR="007749C1" w:rsidTr="009A79B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78A87EC" wp14:editId="588D2B1F">
                      <wp:extent cx="295275" cy="295275"/>
                      <wp:effectExtent l="9525" t="9525" r="9525" b="9525"/>
                      <wp:docPr id="77" name="Rectangle: Rounded Corners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01C0273" id="Rectangle: Rounded Corners 7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D84bKZ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ABC1B8E" wp14:editId="5D79E183">
                      <wp:extent cx="295275" cy="295275"/>
                      <wp:effectExtent l="0" t="0" r="28575" b="28575"/>
                      <wp:docPr id="78" name="Rectangle: Rounded Corners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37C69E8" id="Rectangle: Rounded Corners 7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7749C1" w:rsidRPr="00F408E1" w:rsidRDefault="007749C1" w:rsidP="009A79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8"/>
                <w:szCs w:val="38"/>
                <w:rtl/>
              </w:rPr>
            </w:pPr>
            <w:r w:rsidRPr="00F408E1">
              <w:rPr>
                <w:rFonts w:ascii="Sakkal Majalla" w:hAnsi="Sakkal Majalla"/>
                <w:sz w:val="38"/>
                <w:szCs w:val="38"/>
                <w:rtl/>
                <w:lang w:bidi="ar-SY"/>
              </w:rPr>
              <w:t>التدابير الوقائية هي الإجراءات التي تتخذ للتعامل مع المخاطر بعد حدوثها.</w:t>
            </w:r>
          </w:p>
        </w:tc>
      </w:tr>
      <w:tr w:rsidR="007749C1" w:rsidTr="009A79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8731DA6" wp14:editId="73454F47">
                      <wp:extent cx="295275" cy="295275"/>
                      <wp:effectExtent l="0" t="0" r="28575" b="28575"/>
                      <wp:docPr id="79" name="Rectangle: Rounded Corners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3B8280F" id="Rectangle: Rounded Corners 7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4FF5F3D" wp14:editId="13F57829">
                      <wp:extent cx="295275" cy="295275"/>
                      <wp:effectExtent l="9525" t="9525" r="9525" b="9525"/>
                      <wp:docPr id="80" name="Rectangle: Rounded Corners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CE58FB3" id="Rectangle: Rounded Corners 8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749C1" w:rsidRDefault="007749C1" w:rsidP="009A79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7749C1" w:rsidRPr="00F408E1" w:rsidRDefault="007749C1" w:rsidP="009A79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8"/>
                <w:szCs w:val="38"/>
                <w:rtl/>
              </w:rPr>
            </w:pPr>
            <w:r w:rsidRPr="00F408E1">
              <w:rPr>
                <w:rFonts w:ascii="Sakkal Majalla" w:hAnsi="Sakkal Majalla"/>
                <w:sz w:val="38"/>
                <w:szCs w:val="38"/>
                <w:rtl/>
                <w:lang w:bidi="ar-SY"/>
              </w:rPr>
              <w:t>تقييم المخاطر يعتمد على تحليل البيانات وجمع المعلومات ذات الصلة</w:t>
            </w:r>
            <w:r w:rsidRPr="00F408E1">
              <w:rPr>
                <w:rFonts w:ascii="Sakkal Majalla" w:hAnsi="Sakkal Majalla" w:hint="cs"/>
                <w:sz w:val="38"/>
                <w:szCs w:val="38"/>
                <w:rtl/>
                <w:lang w:bidi="ar-SY"/>
              </w:rPr>
              <w:t>.</w:t>
            </w:r>
          </w:p>
        </w:tc>
      </w:tr>
      <w:tr w:rsidR="007749C1" w:rsidTr="009A79B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7749C1" w:rsidRDefault="007749C1" w:rsidP="009A79B0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6A90D8E" wp14:editId="3E79D927">
                      <wp:extent cx="295275" cy="295275"/>
                      <wp:effectExtent l="0" t="0" r="28575" b="28575"/>
                      <wp:docPr id="81" name="Rectangle: Rounded Corners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9433A3D" id="Rectangle: Rounded Corners 8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7749C1" w:rsidRPr="0049367F" w:rsidRDefault="007749C1" w:rsidP="009A79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:rsidR="007749C1" w:rsidRPr="0049367F" w:rsidRDefault="007749C1" w:rsidP="009A79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38C7B77" wp14:editId="1F697D51">
                      <wp:extent cx="295275" cy="295275"/>
                      <wp:effectExtent l="9525" t="9525" r="9525" b="9525"/>
                      <wp:docPr id="82" name="Rectangle: Rounded Corners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301E8EC" id="Rectangle: Rounded Corners 8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DAleijPQIAAFk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7749C1" w:rsidRPr="0049367F" w:rsidRDefault="007749C1" w:rsidP="009A79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:rsidR="007749C1" w:rsidRPr="00F408E1" w:rsidRDefault="007749C1" w:rsidP="009A79B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8"/>
                <w:szCs w:val="38"/>
                <w:rtl/>
                <w:lang w:bidi="ar-SY"/>
              </w:rPr>
            </w:pPr>
            <w:r w:rsidRPr="00F408E1">
              <w:rPr>
                <w:rFonts w:ascii="Sakkal Majalla" w:hAnsi="Sakkal Majalla"/>
                <w:sz w:val="38"/>
                <w:szCs w:val="38"/>
                <w:rtl/>
                <w:lang w:bidi="ar-SY"/>
              </w:rPr>
              <w:t>المخاطر الخارجية قد تشمل التغيرات في السياسة التشريعية أو الأحوال الجوية</w:t>
            </w:r>
            <w:r w:rsidRPr="00F408E1">
              <w:rPr>
                <w:rFonts w:ascii="Sakkal Majalla" w:hAnsi="Sakkal Majalla" w:hint="cs"/>
                <w:sz w:val="38"/>
                <w:szCs w:val="38"/>
                <w:rtl/>
                <w:lang w:bidi="ar-SY"/>
              </w:rPr>
              <w:t>.</w:t>
            </w:r>
          </w:p>
        </w:tc>
      </w:tr>
      <w:tr w:rsidR="007749C1" w:rsidTr="009A79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7749C1" w:rsidRDefault="007749C1" w:rsidP="009A79B0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4717005" wp14:editId="2EE346F6">
                      <wp:extent cx="295275" cy="295275"/>
                      <wp:effectExtent l="0" t="0" r="28575" b="28575"/>
                      <wp:docPr id="83" name="Rectangle: Rounded Corners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6C1B805" id="Rectangle: Rounded Corners 8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7749C1" w:rsidRPr="0049367F" w:rsidRDefault="007749C1" w:rsidP="009A79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:rsidR="007749C1" w:rsidRPr="0049367F" w:rsidRDefault="007749C1" w:rsidP="009A79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026085B" wp14:editId="2E1B85B8">
                      <wp:extent cx="295275" cy="295275"/>
                      <wp:effectExtent l="9525" t="9525" r="9525" b="9525"/>
                      <wp:docPr id="84" name="Rectangle: Rounded Corners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BE16D5B" id="Rectangle: Rounded Corners 8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CCg8AQPQIAAFk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7749C1" w:rsidRPr="0049367F" w:rsidRDefault="007749C1" w:rsidP="009A79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:rsidR="007749C1" w:rsidRPr="00F408E1" w:rsidRDefault="007749C1" w:rsidP="009A79B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8"/>
                <w:szCs w:val="38"/>
                <w:rtl/>
                <w:lang w:bidi="ar-SY"/>
              </w:rPr>
            </w:pPr>
            <w:r w:rsidRPr="00F408E1">
              <w:rPr>
                <w:rFonts w:ascii="Sakkal Majalla" w:hAnsi="Sakkal Majalla"/>
                <w:sz w:val="38"/>
                <w:szCs w:val="38"/>
                <w:rtl/>
                <w:lang w:bidi="ar-SY"/>
              </w:rPr>
              <w:t>مصدر المخاطر الداخلية قد يكون تقنيات الإنتاج أو العمليات المالية في المنظمة</w:t>
            </w:r>
            <w:r w:rsidRPr="00F408E1">
              <w:rPr>
                <w:rFonts w:ascii="Sakkal Majalla" w:hAnsi="Sakkal Majalla" w:hint="cs"/>
                <w:sz w:val="38"/>
                <w:szCs w:val="38"/>
                <w:rtl/>
                <w:lang w:bidi="ar-SY"/>
              </w:rPr>
              <w:t>.</w:t>
            </w:r>
          </w:p>
        </w:tc>
      </w:tr>
      <w:tr w:rsidR="007749C1" w:rsidTr="009A79B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7749C1" w:rsidRDefault="007749C1" w:rsidP="009A79B0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2C521F6" wp14:editId="6FB4B76D">
                      <wp:extent cx="295275" cy="295275"/>
                      <wp:effectExtent l="0" t="0" r="28575" b="28575"/>
                      <wp:docPr id="85" name="Rectangle: Rounded Corners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74878A7" id="Rectangle: Rounded Corners 8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7749C1" w:rsidRPr="0049367F" w:rsidRDefault="007749C1" w:rsidP="009A79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:rsidR="007749C1" w:rsidRPr="0049367F" w:rsidRDefault="007749C1" w:rsidP="009A79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2EDC15E" wp14:editId="761FF4DC">
                      <wp:extent cx="295275" cy="295275"/>
                      <wp:effectExtent l="9525" t="9525" r="9525" b="9525"/>
                      <wp:docPr id="86" name="Rectangle: Rounded Corners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E82CA84" id="Rectangle: Rounded Corners 8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C8cSd+PQIAAFk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7749C1" w:rsidRPr="0049367F" w:rsidRDefault="007749C1" w:rsidP="009A79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:rsidR="007749C1" w:rsidRPr="00F408E1" w:rsidRDefault="007749C1" w:rsidP="009A79B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8"/>
                <w:szCs w:val="38"/>
                <w:rtl/>
                <w:lang w:bidi="ar-SY"/>
              </w:rPr>
            </w:pPr>
            <w:r w:rsidRPr="00F408E1">
              <w:rPr>
                <w:rFonts w:ascii="Sakkal Majalla" w:hAnsi="Sakkal Majalla"/>
                <w:sz w:val="38"/>
                <w:szCs w:val="38"/>
                <w:rtl/>
                <w:lang w:bidi="ar-SY"/>
              </w:rPr>
              <w:t>تقييم المخاطر يساعد في تحديد الأولويات وتخصيص الموارد بشكل مناسب</w:t>
            </w:r>
            <w:r w:rsidRPr="00F408E1">
              <w:rPr>
                <w:rFonts w:ascii="Sakkal Majalla" w:hAnsi="Sakkal Majalla" w:hint="cs"/>
                <w:sz w:val="38"/>
                <w:szCs w:val="38"/>
                <w:rtl/>
                <w:lang w:bidi="ar-SY"/>
              </w:rPr>
              <w:t>.</w:t>
            </w:r>
          </w:p>
        </w:tc>
      </w:tr>
      <w:tr w:rsidR="007749C1" w:rsidTr="009A79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7749C1" w:rsidRDefault="007749C1" w:rsidP="009A79B0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3644F1B" wp14:editId="5A3B8C35">
                      <wp:extent cx="295275" cy="295275"/>
                      <wp:effectExtent l="9525" t="9525" r="9525" b="9525"/>
                      <wp:docPr id="87" name="Rectangle: Rounded Corners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DF5CE99" id="Rectangle: Rounded Corners 8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7749C1" w:rsidRPr="0049367F" w:rsidRDefault="007749C1" w:rsidP="009A79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:rsidR="007749C1" w:rsidRPr="0049367F" w:rsidRDefault="007749C1" w:rsidP="009A79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97EBF72" wp14:editId="4E834B5C">
                      <wp:extent cx="295275" cy="295275"/>
                      <wp:effectExtent l="0" t="0" r="28575" b="28575"/>
                      <wp:docPr id="88" name="Rectangle: Rounded Corners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1674A68" id="Rectangle: Rounded Corners 8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7749C1" w:rsidRPr="0049367F" w:rsidRDefault="007749C1" w:rsidP="009A79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:rsidR="007749C1" w:rsidRPr="00F408E1" w:rsidRDefault="007749C1" w:rsidP="009A79B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8"/>
                <w:szCs w:val="38"/>
                <w:rtl/>
                <w:lang w:bidi="ar-SY"/>
              </w:rPr>
            </w:pPr>
            <w:r w:rsidRPr="00F408E1">
              <w:rPr>
                <w:rFonts w:ascii="Sakkal Majalla" w:hAnsi="Sakkal Majalla"/>
                <w:sz w:val="38"/>
                <w:szCs w:val="38"/>
                <w:rtl/>
                <w:lang w:bidi="ar-SY"/>
              </w:rPr>
              <w:t>تقييم المخاطر هو عملية مرة واحدة ولا يحتاج إلى تحديث دوري</w:t>
            </w:r>
            <w:r w:rsidRPr="00F408E1">
              <w:rPr>
                <w:rFonts w:ascii="Sakkal Majalla" w:hAnsi="Sakkal Majalla" w:hint="cs"/>
                <w:sz w:val="38"/>
                <w:szCs w:val="38"/>
                <w:rtl/>
                <w:lang w:bidi="ar-SY"/>
              </w:rPr>
              <w:t>.</w:t>
            </w:r>
          </w:p>
        </w:tc>
      </w:tr>
    </w:tbl>
    <w:p w:rsidR="007749C1" w:rsidRPr="00F408E1" w:rsidRDefault="00F408E1" w:rsidP="00F408E1">
      <w:pPr>
        <w:spacing w:line="240" w:lineRule="auto"/>
        <w:jc w:val="left"/>
        <w:rPr>
          <w:rFonts w:ascii="Adobe Arabic" w:eastAsia="Calibri" w:hAnsi="Adobe Arabic" w:cs="Adobe Arabic"/>
          <w:color w:val="C00000"/>
          <w:sz w:val="14"/>
          <w:szCs w:val="14"/>
        </w:rPr>
      </w:pPr>
      <w:r w:rsidRPr="00F408E1">
        <w:rPr>
          <w:rFonts w:ascii="Adobe Arabic" w:eastAsia="Calibri" w:hAnsi="Adobe Arabic" w:cs="Adobe Arabic" w:hint="cs"/>
          <w:color w:val="C00000"/>
          <w:sz w:val="14"/>
          <w:szCs w:val="14"/>
          <w:rtl/>
        </w:rPr>
        <w:t xml:space="preserve"> </w:t>
      </w:r>
    </w:p>
    <w:p w:rsidR="007749C1" w:rsidRDefault="00F408E1" w:rsidP="007749C1">
      <w:pPr>
        <w:keepNext/>
        <w:numPr>
          <w:ilvl w:val="0"/>
          <w:numId w:val="40"/>
        </w:numPr>
        <w:spacing w:line="254" w:lineRule="auto"/>
        <w:ind w:left="0" w:hanging="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24" w:history="1">
        <w:r w:rsidR="007749C1" w:rsidRPr="00F408E1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thinThickSmallGap" w:sz="24" w:space="0" w:color="0070C0"/>
          <w:left w:val="thickThinSmallGap" w:sz="24" w:space="0" w:color="0070C0"/>
          <w:bottom w:val="thinThickSmallGap" w:sz="24" w:space="0" w:color="0070C0"/>
          <w:right w:val="thinThickSmallGap" w:sz="24" w:space="0" w:color="0070C0"/>
          <w:insideH w:val="single" w:sz="8" w:space="0" w:color="0070C0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649"/>
        <w:gridCol w:w="2639"/>
        <w:gridCol w:w="2932"/>
        <w:gridCol w:w="2639"/>
      </w:tblGrid>
      <w:tr w:rsidR="007749C1" w:rsidTr="009A79B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7749C1" w:rsidRDefault="007749C1" w:rsidP="00F408E1">
            <w:pPr>
              <w:tabs>
                <w:tab w:val="center" w:pos="4680"/>
                <w:tab w:val="right" w:pos="9360"/>
              </w:tabs>
              <w:spacing w:line="240" w:lineRule="auto"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1-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D8752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الهدف الرئيسي لتقييم المخاطر؟</w:t>
            </w:r>
          </w:p>
        </w:tc>
      </w:tr>
      <w:tr w:rsidR="007749C1" w:rsidTr="007749C1">
        <w:trPr>
          <w:jc w:val="center"/>
        </w:trPr>
        <w:tc>
          <w:tcPr>
            <w:tcW w:w="1220" w:type="pct"/>
            <w:vAlign w:val="center"/>
          </w:tcPr>
          <w:p w:rsidR="007749C1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</w:rPr>
            </w:pPr>
            <w:r w:rsidRPr="00D87524">
              <w:rPr>
                <w:rFonts w:ascii="Sakkal Majalla" w:hAnsi="Sakkal Majalla"/>
                <w:sz w:val="34"/>
                <w:rtl/>
              </w:rPr>
              <w:t>القضاء على المخاطر تمامًا</w:t>
            </w:r>
          </w:p>
        </w:tc>
        <w:tc>
          <w:tcPr>
            <w:tcW w:w="1215" w:type="pct"/>
            <w:shd w:val="clear" w:color="auto" w:fill="C5E0B3" w:themeFill="accent6" w:themeFillTint="66"/>
            <w:vAlign w:val="center"/>
          </w:tcPr>
          <w:p w:rsidR="007749C1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تحديد وتقييم المخاطر المحتملة</w:t>
            </w:r>
          </w:p>
        </w:tc>
        <w:tc>
          <w:tcPr>
            <w:tcW w:w="1350" w:type="pct"/>
            <w:vAlign w:val="center"/>
          </w:tcPr>
          <w:p w:rsidR="007749C1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color w:val="FF0000"/>
                <w:sz w:val="34"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التعامل مع المخاطر بعد حدوثها</w:t>
            </w:r>
          </w:p>
        </w:tc>
        <w:tc>
          <w:tcPr>
            <w:tcW w:w="1215" w:type="pct"/>
            <w:vAlign w:val="center"/>
          </w:tcPr>
          <w:p w:rsidR="007749C1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تجنب التعامل مع المخاطر</w:t>
            </w:r>
          </w:p>
        </w:tc>
      </w:tr>
      <w:tr w:rsidR="007749C1" w:rsidTr="009A79B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7749C1" w:rsidRDefault="007749C1" w:rsidP="00F408E1">
            <w:pPr>
              <w:spacing w:line="240" w:lineRule="auto"/>
              <w:jc w:val="left"/>
              <w:rPr>
                <w:rFonts w:ascii="Sakkal Majalla" w:hAnsi="Sakkal Majalla"/>
                <w:b/>
                <w:bCs/>
                <w:sz w:val="34"/>
                <w:rtl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2-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D8752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المصدر الأساسي للمخاطر الخارجية؟</w:t>
            </w:r>
          </w:p>
        </w:tc>
      </w:tr>
      <w:tr w:rsidR="007749C1" w:rsidTr="007749C1">
        <w:trPr>
          <w:jc w:val="center"/>
        </w:trPr>
        <w:tc>
          <w:tcPr>
            <w:tcW w:w="1220" w:type="pct"/>
            <w:shd w:val="clear" w:color="auto" w:fill="C5E0B3" w:themeFill="accent6" w:themeFillTint="66"/>
            <w:vAlign w:val="center"/>
          </w:tcPr>
          <w:p w:rsidR="007749C1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عوامل خارجة عن سيطرة المنظمة</w:t>
            </w:r>
          </w:p>
        </w:tc>
        <w:tc>
          <w:tcPr>
            <w:tcW w:w="1215" w:type="pct"/>
            <w:vAlign w:val="center"/>
          </w:tcPr>
          <w:p w:rsidR="007749C1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تقنيات الإنتاج والعمليات المالية</w:t>
            </w:r>
          </w:p>
        </w:tc>
        <w:tc>
          <w:tcPr>
            <w:tcW w:w="1350" w:type="pct"/>
            <w:vAlign w:val="center"/>
          </w:tcPr>
          <w:p w:rsidR="007749C1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التغيرات في السياسة التشريعية</w:t>
            </w:r>
          </w:p>
        </w:tc>
        <w:tc>
          <w:tcPr>
            <w:tcW w:w="1215" w:type="pct"/>
            <w:vAlign w:val="center"/>
          </w:tcPr>
          <w:p w:rsidR="007749C1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الأخطاء البشرية</w:t>
            </w:r>
          </w:p>
        </w:tc>
      </w:tr>
      <w:tr w:rsidR="007749C1" w:rsidTr="009A79B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7749C1" w:rsidRDefault="007749C1" w:rsidP="00F408E1">
            <w:pPr>
              <w:keepNext/>
              <w:spacing w:line="240" w:lineRule="auto"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3-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D8752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تعريف المخاطرة؟</w:t>
            </w:r>
          </w:p>
        </w:tc>
      </w:tr>
      <w:tr w:rsidR="007749C1" w:rsidTr="007749C1">
        <w:trPr>
          <w:jc w:val="center"/>
        </w:trPr>
        <w:tc>
          <w:tcPr>
            <w:tcW w:w="1220" w:type="pct"/>
            <w:vAlign w:val="center"/>
          </w:tcPr>
          <w:p w:rsidR="007749C1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تحليل البيانات المالية للشركة</w:t>
            </w:r>
          </w:p>
        </w:tc>
        <w:tc>
          <w:tcPr>
            <w:tcW w:w="1215" w:type="pct"/>
            <w:shd w:val="clear" w:color="auto" w:fill="C5E0B3" w:themeFill="accent6" w:themeFillTint="66"/>
            <w:vAlign w:val="center"/>
          </w:tcPr>
          <w:p w:rsidR="007749C1" w:rsidRPr="00A33EA3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تقدير احتمالية حدوث حادثة ضارة</w:t>
            </w:r>
          </w:p>
        </w:tc>
        <w:tc>
          <w:tcPr>
            <w:tcW w:w="1350" w:type="pct"/>
            <w:vAlign w:val="center"/>
          </w:tcPr>
          <w:p w:rsidR="007749C1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تقييم الأثر الاقتصادي للمشروع</w:t>
            </w:r>
          </w:p>
        </w:tc>
        <w:tc>
          <w:tcPr>
            <w:tcW w:w="1215" w:type="pct"/>
            <w:vAlign w:val="center"/>
          </w:tcPr>
          <w:p w:rsidR="007749C1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تطوير استراتيجيات لزيادة الإنتاجية</w:t>
            </w:r>
          </w:p>
        </w:tc>
      </w:tr>
      <w:tr w:rsidR="007749C1" w:rsidTr="009A79B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749C1" w:rsidRPr="00A33EA3" w:rsidRDefault="007749C1" w:rsidP="00F408E1">
            <w:pPr>
              <w:spacing w:line="240" w:lineRule="auto"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4-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D8752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الهدف الرئيسي لتقييم المخاطر في المشاريع؟</w:t>
            </w:r>
          </w:p>
        </w:tc>
      </w:tr>
      <w:tr w:rsidR="007749C1" w:rsidTr="007749C1">
        <w:trPr>
          <w:jc w:val="center"/>
        </w:trPr>
        <w:tc>
          <w:tcPr>
            <w:tcW w:w="1220" w:type="pct"/>
            <w:vAlign w:val="center"/>
          </w:tcPr>
          <w:p w:rsidR="007749C1" w:rsidRPr="00A33EA3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زيادة الأرباح</w:t>
            </w:r>
          </w:p>
        </w:tc>
        <w:tc>
          <w:tcPr>
            <w:tcW w:w="1215" w:type="pct"/>
            <w:vAlign w:val="center"/>
          </w:tcPr>
          <w:p w:rsidR="007749C1" w:rsidRPr="00A33EA3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تحسين العمليات التشغيلية</w:t>
            </w:r>
          </w:p>
        </w:tc>
        <w:tc>
          <w:tcPr>
            <w:tcW w:w="1350" w:type="pct"/>
            <w:shd w:val="clear" w:color="auto" w:fill="C5E0B3" w:themeFill="accent6" w:themeFillTint="66"/>
            <w:vAlign w:val="center"/>
          </w:tcPr>
          <w:p w:rsidR="007749C1" w:rsidRPr="00A33EA3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تحديد الأولويات وتخصيص الموارد</w:t>
            </w:r>
          </w:p>
        </w:tc>
        <w:tc>
          <w:tcPr>
            <w:tcW w:w="1215" w:type="pct"/>
            <w:vAlign w:val="center"/>
          </w:tcPr>
          <w:p w:rsidR="007749C1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تقليل عدد الموظفين</w:t>
            </w:r>
          </w:p>
        </w:tc>
      </w:tr>
      <w:tr w:rsidR="007749C1" w:rsidTr="009A79B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749C1" w:rsidRPr="00A33EA3" w:rsidRDefault="007749C1" w:rsidP="00F408E1">
            <w:pPr>
              <w:spacing w:line="240" w:lineRule="auto"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5-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 </w:t>
            </w:r>
            <w:r w:rsidRPr="00D8752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العامل الرئيسي الذي يؤثر على تصنيف المخاطر؟</w:t>
            </w:r>
          </w:p>
        </w:tc>
      </w:tr>
      <w:tr w:rsidR="007749C1" w:rsidTr="007749C1">
        <w:trPr>
          <w:jc w:val="center"/>
        </w:trPr>
        <w:tc>
          <w:tcPr>
            <w:tcW w:w="1220" w:type="pct"/>
            <w:vAlign w:val="center"/>
          </w:tcPr>
          <w:p w:rsidR="007749C1" w:rsidRPr="00A33EA3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تكلفة المشروع</w:t>
            </w:r>
          </w:p>
        </w:tc>
        <w:tc>
          <w:tcPr>
            <w:tcW w:w="1215" w:type="pct"/>
            <w:shd w:val="clear" w:color="auto" w:fill="C5E0B3" w:themeFill="accent6" w:themeFillTint="66"/>
            <w:vAlign w:val="center"/>
          </w:tcPr>
          <w:p w:rsidR="007749C1" w:rsidRPr="00A33EA3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تأثير المخاطر على الأهداف</w:t>
            </w:r>
          </w:p>
        </w:tc>
        <w:tc>
          <w:tcPr>
            <w:tcW w:w="1350" w:type="pct"/>
            <w:vAlign w:val="center"/>
          </w:tcPr>
          <w:p w:rsidR="007749C1" w:rsidRPr="00A33EA3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عدد المشاريع السابقة</w:t>
            </w:r>
          </w:p>
        </w:tc>
        <w:tc>
          <w:tcPr>
            <w:tcW w:w="1215" w:type="pct"/>
            <w:vAlign w:val="center"/>
          </w:tcPr>
          <w:p w:rsidR="007749C1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مستوى الخبرة الفنية</w:t>
            </w:r>
          </w:p>
        </w:tc>
      </w:tr>
      <w:tr w:rsidR="007749C1" w:rsidTr="009A79B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749C1" w:rsidRPr="00A33EA3" w:rsidRDefault="007749C1" w:rsidP="00F408E1">
            <w:pPr>
              <w:spacing w:line="240" w:lineRule="auto"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6-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 </w:t>
            </w:r>
            <w:r w:rsidRPr="00D8752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أداة التقييم المستخدمة لتحديد احتمالية حدوث المخاطر؟</w:t>
            </w:r>
          </w:p>
        </w:tc>
      </w:tr>
      <w:tr w:rsidR="007749C1" w:rsidTr="007749C1">
        <w:trPr>
          <w:jc w:val="center"/>
        </w:trPr>
        <w:tc>
          <w:tcPr>
            <w:tcW w:w="1220" w:type="pct"/>
            <w:shd w:val="clear" w:color="auto" w:fill="C5E0B3" w:themeFill="accent6" w:themeFillTint="66"/>
            <w:vAlign w:val="center"/>
          </w:tcPr>
          <w:p w:rsidR="007749C1" w:rsidRPr="00A33EA3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مصفوفة المخاطر</w:t>
            </w:r>
          </w:p>
        </w:tc>
        <w:tc>
          <w:tcPr>
            <w:tcW w:w="1215" w:type="pct"/>
            <w:vAlign w:val="center"/>
          </w:tcPr>
          <w:p w:rsidR="007749C1" w:rsidRPr="00A33EA3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 xml:space="preserve">تحليل </w:t>
            </w:r>
            <w:r w:rsidRPr="00D87524">
              <w:rPr>
                <w:rFonts w:ascii="Sakkal Majalla" w:hAnsi="Sakkal Majalla"/>
                <w:sz w:val="34"/>
                <w:lang w:bidi="ar-SY"/>
              </w:rPr>
              <w:t>SWOT</w:t>
            </w:r>
          </w:p>
        </w:tc>
        <w:tc>
          <w:tcPr>
            <w:tcW w:w="1350" w:type="pct"/>
            <w:vAlign w:val="center"/>
          </w:tcPr>
          <w:p w:rsidR="007749C1" w:rsidRPr="00A33EA3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الرسم البياني الدائري</w:t>
            </w:r>
          </w:p>
        </w:tc>
        <w:tc>
          <w:tcPr>
            <w:tcW w:w="1215" w:type="pct"/>
            <w:vAlign w:val="center"/>
          </w:tcPr>
          <w:p w:rsidR="007749C1" w:rsidRPr="00A33EA3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تحليل العوامل الرئيسية</w:t>
            </w:r>
          </w:p>
        </w:tc>
      </w:tr>
      <w:tr w:rsidR="007749C1" w:rsidTr="009A79B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749C1" w:rsidRPr="00A33EA3" w:rsidRDefault="007749C1" w:rsidP="00F408E1">
            <w:pPr>
              <w:spacing w:line="240" w:lineRule="auto"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7-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D8752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الإجراء الذي يمكن اتخاذه للتعامل مع المخاطر المرتفعة؟</w:t>
            </w:r>
          </w:p>
        </w:tc>
      </w:tr>
      <w:tr w:rsidR="007749C1" w:rsidTr="007749C1">
        <w:trPr>
          <w:jc w:val="center"/>
        </w:trPr>
        <w:tc>
          <w:tcPr>
            <w:tcW w:w="1220" w:type="pct"/>
            <w:vAlign w:val="center"/>
          </w:tcPr>
          <w:p w:rsidR="007749C1" w:rsidRPr="00A33EA3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تجاهل المخاطرة</w:t>
            </w:r>
          </w:p>
        </w:tc>
        <w:tc>
          <w:tcPr>
            <w:tcW w:w="1215" w:type="pct"/>
            <w:vAlign w:val="center"/>
          </w:tcPr>
          <w:p w:rsidR="007749C1" w:rsidRPr="009C13B5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نقل المخاطرة</w:t>
            </w:r>
          </w:p>
        </w:tc>
        <w:tc>
          <w:tcPr>
            <w:tcW w:w="1350" w:type="pct"/>
            <w:shd w:val="clear" w:color="auto" w:fill="C5E0B3" w:themeFill="accent6" w:themeFillTint="66"/>
            <w:vAlign w:val="center"/>
          </w:tcPr>
          <w:p w:rsidR="007749C1" w:rsidRPr="009C13B5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تقليل المخاطرة</w:t>
            </w:r>
          </w:p>
        </w:tc>
        <w:tc>
          <w:tcPr>
            <w:tcW w:w="1215" w:type="pct"/>
            <w:vAlign w:val="center"/>
          </w:tcPr>
          <w:p w:rsidR="007749C1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تحمل المخاطرة</w:t>
            </w:r>
          </w:p>
        </w:tc>
      </w:tr>
      <w:tr w:rsidR="007749C1" w:rsidTr="009A79B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749C1" w:rsidRDefault="007749C1" w:rsidP="00F408E1">
            <w:pPr>
              <w:spacing w:line="240" w:lineRule="auto"/>
              <w:jc w:val="left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8-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D8752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 xml:space="preserve"> ما هو العامل الرئيسي في تحديد أولوية المخاطر؟</w:t>
            </w:r>
          </w:p>
        </w:tc>
      </w:tr>
      <w:tr w:rsidR="007749C1" w:rsidTr="007749C1">
        <w:trPr>
          <w:jc w:val="center"/>
        </w:trPr>
        <w:tc>
          <w:tcPr>
            <w:tcW w:w="1220" w:type="pct"/>
            <w:vAlign w:val="center"/>
          </w:tcPr>
          <w:p w:rsidR="007749C1" w:rsidRPr="00D87524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الاحتمالية</w:t>
            </w:r>
          </w:p>
        </w:tc>
        <w:tc>
          <w:tcPr>
            <w:tcW w:w="1215" w:type="pct"/>
            <w:shd w:val="clear" w:color="auto" w:fill="C5E0B3" w:themeFill="accent6" w:themeFillTint="66"/>
            <w:vAlign w:val="center"/>
          </w:tcPr>
          <w:p w:rsidR="007749C1" w:rsidRPr="00D87524" w:rsidRDefault="007749C1" w:rsidP="00F408E1">
            <w:pPr>
              <w:spacing w:line="240" w:lineRule="auto"/>
              <w:ind w:left="33"/>
              <w:jc w:val="center"/>
              <w:rPr>
                <w:sz w:val="34"/>
                <w:rtl/>
              </w:rPr>
            </w:pPr>
            <w:r w:rsidRPr="00D87524">
              <w:rPr>
                <w:sz w:val="34"/>
                <w:rtl/>
              </w:rPr>
              <w:t>التأثير</w:t>
            </w:r>
          </w:p>
        </w:tc>
        <w:tc>
          <w:tcPr>
            <w:tcW w:w="1350" w:type="pct"/>
            <w:vAlign w:val="center"/>
          </w:tcPr>
          <w:p w:rsidR="007749C1" w:rsidRPr="00D87524" w:rsidRDefault="007749C1" w:rsidP="00F408E1">
            <w:pPr>
              <w:spacing w:line="240" w:lineRule="auto"/>
              <w:ind w:left="33"/>
              <w:jc w:val="center"/>
              <w:rPr>
                <w:sz w:val="34"/>
                <w:rtl/>
              </w:rPr>
            </w:pPr>
            <w:r w:rsidRPr="00D87524">
              <w:rPr>
                <w:sz w:val="34"/>
                <w:rtl/>
              </w:rPr>
              <w:t>الاستجابة</w:t>
            </w:r>
          </w:p>
        </w:tc>
        <w:tc>
          <w:tcPr>
            <w:tcW w:w="1215" w:type="pct"/>
            <w:vAlign w:val="center"/>
          </w:tcPr>
          <w:p w:rsidR="007749C1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الاعتبارات المالية</w:t>
            </w:r>
          </w:p>
        </w:tc>
      </w:tr>
      <w:tr w:rsidR="007749C1" w:rsidTr="009A79B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749C1" w:rsidRDefault="007749C1" w:rsidP="00F408E1">
            <w:pPr>
              <w:keepNext/>
              <w:spacing w:line="240" w:lineRule="auto"/>
              <w:jc w:val="left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9-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D8752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التصنيف الذي يعتمد على تقدير المخاطر بشكل كمي؟</w:t>
            </w:r>
          </w:p>
        </w:tc>
      </w:tr>
      <w:tr w:rsidR="007749C1" w:rsidTr="007749C1">
        <w:trPr>
          <w:jc w:val="center"/>
        </w:trPr>
        <w:tc>
          <w:tcPr>
            <w:tcW w:w="1220" w:type="pct"/>
            <w:vAlign w:val="center"/>
          </w:tcPr>
          <w:p w:rsidR="007749C1" w:rsidRDefault="007749C1" w:rsidP="00F408E1">
            <w:pPr>
              <w:keepNext/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تصنيف نسبي</w:t>
            </w:r>
          </w:p>
        </w:tc>
        <w:tc>
          <w:tcPr>
            <w:tcW w:w="1215" w:type="pct"/>
            <w:vAlign w:val="center"/>
          </w:tcPr>
          <w:p w:rsidR="007749C1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تصنيف مؤكد</w:t>
            </w:r>
          </w:p>
        </w:tc>
        <w:tc>
          <w:tcPr>
            <w:tcW w:w="1350" w:type="pct"/>
            <w:shd w:val="clear" w:color="auto" w:fill="C5E0B3" w:themeFill="accent6" w:themeFillTint="66"/>
            <w:vAlign w:val="center"/>
          </w:tcPr>
          <w:p w:rsidR="007749C1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تصنيف كمي</w:t>
            </w:r>
          </w:p>
        </w:tc>
        <w:tc>
          <w:tcPr>
            <w:tcW w:w="1215" w:type="pct"/>
            <w:vAlign w:val="center"/>
          </w:tcPr>
          <w:p w:rsidR="007749C1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87524">
              <w:rPr>
                <w:rFonts w:ascii="Sakkal Majalla" w:hAnsi="Sakkal Majalla"/>
                <w:sz w:val="34"/>
                <w:rtl/>
                <w:lang w:bidi="ar-SY"/>
              </w:rPr>
              <w:t>تصنيف نوعي</w:t>
            </w:r>
          </w:p>
        </w:tc>
      </w:tr>
      <w:tr w:rsidR="007749C1" w:rsidTr="009A79B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749C1" w:rsidRPr="00DC7EB7" w:rsidRDefault="007749C1" w:rsidP="00F408E1">
            <w:pPr>
              <w:spacing w:line="240" w:lineRule="auto"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10-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D8752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الهدف الرئيسي لتطبيق تدابير الوقاية؟</w:t>
            </w:r>
          </w:p>
        </w:tc>
      </w:tr>
      <w:tr w:rsidR="007749C1" w:rsidTr="007749C1">
        <w:trPr>
          <w:jc w:val="center"/>
        </w:trPr>
        <w:tc>
          <w:tcPr>
            <w:tcW w:w="1220" w:type="pct"/>
            <w:vAlign w:val="center"/>
          </w:tcPr>
          <w:p w:rsidR="007749C1" w:rsidRPr="00DC7EB7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</w:rPr>
            </w:pPr>
            <w:r w:rsidRPr="00D87524">
              <w:rPr>
                <w:rFonts w:ascii="Sakkal Majalla" w:hAnsi="Sakkal Majalla"/>
                <w:sz w:val="34"/>
                <w:rtl/>
              </w:rPr>
              <w:t>التعامل مع المخاطر بعد حدوثها</w:t>
            </w:r>
          </w:p>
        </w:tc>
        <w:tc>
          <w:tcPr>
            <w:tcW w:w="1215" w:type="pct"/>
            <w:shd w:val="clear" w:color="auto" w:fill="C5E0B3" w:themeFill="accent6" w:themeFillTint="66"/>
            <w:vAlign w:val="center"/>
          </w:tcPr>
          <w:p w:rsidR="007749C1" w:rsidRPr="00DC7EB7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</w:rPr>
            </w:pPr>
            <w:r w:rsidRPr="00D87524">
              <w:rPr>
                <w:rFonts w:ascii="Sakkal Majalla" w:hAnsi="Sakkal Majalla"/>
                <w:sz w:val="34"/>
                <w:rtl/>
              </w:rPr>
              <w:t>تجنب حدوث المخاطر</w:t>
            </w:r>
          </w:p>
        </w:tc>
        <w:tc>
          <w:tcPr>
            <w:tcW w:w="1350" w:type="pct"/>
            <w:vAlign w:val="center"/>
          </w:tcPr>
          <w:p w:rsidR="007749C1" w:rsidRPr="00DC7EB7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</w:rPr>
            </w:pPr>
            <w:r w:rsidRPr="00D87524">
              <w:rPr>
                <w:rFonts w:ascii="Sakkal Majalla" w:hAnsi="Sakkal Majalla"/>
                <w:sz w:val="34"/>
                <w:rtl/>
              </w:rPr>
              <w:t>تحسين العمليات التشغيلية</w:t>
            </w:r>
          </w:p>
        </w:tc>
        <w:tc>
          <w:tcPr>
            <w:tcW w:w="1215" w:type="pct"/>
            <w:vAlign w:val="center"/>
          </w:tcPr>
          <w:p w:rsidR="007749C1" w:rsidRPr="00DC7EB7" w:rsidRDefault="007749C1" w:rsidP="00F408E1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</w:rPr>
            </w:pPr>
            <w:r w:rsidRPr="00D87524">
              <w:rPr>
                <w:rFonts w:ascii="Sakkal Majalla" w:hAnsi="Sakkal Majalla"/>
                <w:sz w:val="34"/>
                <w:rtl/>
              </w:rPr>
              <w:t>الحفاظ على سلامة العاملين</w:t>
            </w:r>
          </w:p>
        </w:tc>
      </w:tr>
    </w:tbl>
    <w:p w:rsidR="007749C1" w:rsidRDefault="007749C1" w:rsidP="00F408E1">
      <w:pPr>
        <w:spacing w:after="160" w:line="259" w:lineRule="auto"/>
        <w:jc w:val="left"/>
        <w:rPr>
          <w:rFonts w:hint="cs"/>
          <w:rtl/>
          <w:lang w:bidi="ar-JO"/>
        </w:rPr>
      </w:pPr>
    </w:p>
    <w:sectPr w:rsidR="007749C1" w:rsidSect="005414EB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 w:code="9"/>
      <w:pgMar w:top="1440" w:right="1440" w:bottom="1440" w:left="1440" w:header="720" w:footer="93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C2C" w:rsidRDefault="00E35C2C" w:rsidP="00F53D08">
      <w:pPr>
        <w:spacing w:line="240" w:lineRule="auto"/>
      </w:pPr>
      <w:r>
        <w:separator/>
      </w:r>
    </w:p>
  </w:endnote>
  <w:endnote w:type="continuationSeparator" w:id="0">
    <w:p w:rsidR="00E35C2C" w:rsidRDefault="00E35C2C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ubai">
    <w:altName w:val="Arial"/>
    <w:charset w:val="00"/>
    <w:family w:val="swiss"/>
    <w:pitch w:val="variable"/>
    <w:sig w:usb0="80002067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BD0" w:rsidRDefault="00F41BD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F51" w:rsidRPr="00117F51" w:rsidRDefault="00BF1703" w:rsidP="00BF1703">
    <w:pPr>
      <w:pStyle w:val="Footer"/>
      <w:jc w:val="center"/>
      <w:rPr>
        <w:color w:val="FFFFFF" w:themeColor="background1"/>
      </w:rPr>
    </w:pPr>
    <w:r>
      <w:rPr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507CF2BD" wp14:editId="64790B7C">
              <wp:simplePos x="0" y="0"/>
              <wp:positionH relativeFrom="column">
                <wp:posOffset>3493135</wp:posOffset>
              </wp:positionH>
              <wp:positionV relativeFrom="paragraph">
                <wp:posOffset>-914400</wp:posOffset>
              </wp:positionV>
              <wp:extent cx="3152775" cy="1460500"/>
              <wp:effectExtent l="114300" t="95250" r="47625" b="63500"/>
              <wp:wrapNone/>
              <wp:docPr id="23" name="Group 2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52775" cy="1460500"/>
                        <a:chOff x="0" y="0"/>
                        <a:chExt cx="3152632" cy="1460310"/>
                      </a:xfrm>
                    </wpg:grpSpPr>
                    <wpg:grpSp>
                      <wpg:cNvPr id="24" name="مجموعة 137"/>
                      <wpg:cNvGrpSpPr/>
                      <wpg:grpSpPr>
                        <a:xfrm>
                          <a:off x="0" y="0"/>
                          <a:ext cx="3152632" cy="1460310"/>
                          <a:chOff x="0" y="0"/>
                          <a:chExt cx="2841293" cy="811332"/>
                        </a:xfrm>
                      </wpg:grpSpPr>
                      <wps:wsp>
                        <wps:cNvPr id="26" name="شكل حر 89"/>
                        <wps:cNvSpPr/>
                        <wps:spPr>
                          <a:xfrm rot="16200000" flipH="1">
                            <a:off x="1140736" y="-705875"/>
                            <a:ext cx="376471" cy="2657943"/>
                          </a:xfrm>
                          <a:custGeom>
                            <a:avLst/>
                            <a:gdLst>
                              <a:gd name="connsiteX0" fmla="*/ 0 w 506198"/>
                              <a:gd name="connsiteY0" fmla="*/ 1073701 h 2657943"/>
                              <a:gd name="connsiteX1" fmla="*/ 0 w 506198"/>
                              <a:gd name="connsiteY1" fmla="*/ 2657943 h 2657943"/>
                              <a:gd name="connsiteX2" fmla="*/ 506198 w 506198"/>
                              <a:gd name="connsiteY2" fmla="*/ 1584241 h 2657943"/>
                              <a:gd name="connsiteX3" fmla="*/ 506198 w 506198"/>
                              <a:gd name="connsiteY3" fmla="*/ 0 h 2657943"/>
                              <a:gd name="connsiteX4" fmla="*/ 0 w 506198"/>
                              <a:gd name="connsiteY4" fmla="*/ 1073701 h 265794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506198" h="2657943">
                                <a:moveTo>
                                  <a:pt x="0" y="1073701"/>
                                </a:moveTo>
                                <a:lnTo>
                                  <a:pt x="0" y="2657943"/>
                                </a:lnTo>
                                <a:lnTo>
                                  <a:pt x="506198" y="1584241"/>
                                </a:lnTo>
                                <a:lnTo>
                                  <a:pt x="506198" y="0"/>
                                </a:lnTo>
                                <a:lnTo>
                                  <a:pt x="0" y="10737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89C0"/>
                          </a:solidFill>
                          <a:ln>
                            <a:solidFill>
                              <a:srgbClr val="2389C0"/>
                            </a:solidFill>
                          </a:ln>
                          <a:effectLst>
                            <a:outerShdw blurRad="50800" dist="38100" dir="13500000" algn="b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شكل حر 90"/>
                        <wps:cNvSpPr/>
                        <wps:spPr>
                          <a:xfrm rot="16200000" flipH="1">
                            <a:off x="1287343" y="-747125"/>
                            <a:ext cx="806825" cy="2301075"/>
                          </a:xfrm>
                          <a:custGeom>
                            <a:avLst/>
                            <a:gdLst>
                              <a:gd name="connsiteX0" fmla="*/ 0 w 1084845"/>
                              <a:gd name="connsiteY0" fmla="*/ 2301075 h 2301075"/>
                              <a:gd name="connsiteX1" fmla="*/ 1084845 w 1084845"/>
                              <a:gd name="connsiteY1" fmla="*/ 2301075 h 2301075"/>
                              <a:gd name="connsiteX2" fmla="*/ 1084845 w 1084845"/>
                              <a:gd name="connsiteY2" fmla="*/ 0 h 2301075"/>
                              <a:gd name="connsiteX3" fmla="*/ 0 w 1084845"/>
                              <a:gd name="connsiteY3" fmla="*/ 2301075 h 23010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84845" h="2301075">
                                <a:moveTo>
                                  <a:pt x="0" y="2301075"/>
                                </a:moveTo>
                                <a:lnTo>
                                  <a:pt x="1084845" y="2301075"/>
                                </a:lnTo>
                                <a:lnTo>
                                  <a:pt x="1084845" y="0"/>
                                </a:lnTo>
                                <a:lnTo>
                                  <a:pt x="0" y="23010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BCD8"/>
                          </a:solidFill>
                          <a:ln>
                            <a:solidFill>
                              <a:srgbClr val="1DBCD8"/>
                            </a:solidFill>
                          </a:ln>
                          <a:effectLst>
                            <a:outerShdw blurRad="50800" dist="38100" dir="13500000" algn="b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شكل حر 91"/>
                        <wps:cNvSpPr/>
                        <wps:spPr>
                          <a:xfrm rot="16200000" flipH="1">
                            <a:off x="1823755" y="-210713"/>
                            <a:ext cx="528315" cy="1506760"/>
                          </a:xfrm>
                          <a:custGeom>
                            <a:avLst/>
                            <a:gdLst>
                              <a:gd name="connsiteX0" fmla="*/ 0 w 710364"/>
                              <a:gd name="connsiteY0" fmla="*/ 1506760 h 1506760"/>
                              <a:gd name="connsiteX1" fmla="*/ 710364 w 710364"/>
                              <a:gd name="connsiteY1" fmla="*/ 1506760 h 1506760"/>
                              <a:gd name="connsiteX2" fmla="*/ 710364 w 710364"/>
                              <a:gd name="connsiteY2" fmla="*/ 0 h 1506760"/>
                              <a:gd name="connsiteX3" fmla="*/ 0 w 710364"/>
                              <a:gd name="connsiteY3" fmla="*/ 1506760 h 15067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10364" h="1506760">
                                <a:moveTo>
                                  <a:pt x="0" y="1506760"/>
                                </a:moveTo>
                                <a:lnTo>
                                  <a:pt x="710364" y="1506760"/>
                                </a:lnTo>
                                <a:lnTo>
                                  <a:pt x="710364" y="0"/>
                                </a:lnTo>
                                <a:lnTo>
                                  <a:pt x="0" y="15067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6E0ED"/>
                          </a:solidFill>
                          <a:ln>
                            <a:solidFill>
                              <a:srgbClr val="A6E0ED"/>
                            </a:solidFill>
                          </a:ln>
                          <a:effectLst>
                            <a:outerShdw blurRad="50800" dist="38100" dir="13500000" algn="b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25" name="Text Box 14"/>
                      <wps:cNvSpPr txBox="1"/>
                      <wps:spPr>
                        <a:xfrm>
                          <a:off x="1428750" y="927100"/>
                          <a:ext cx="387350" cy="355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F1703" w:rsidRDefault="00BF1703" w:rsidP="00BF1703">
                            <w:pPr>
                              <w:rPr>
                                <w:color w:val="FFFFFF" w:themeColor="background1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2"/>
                                <w:szCs w:val="36"/>
                                <w:rtl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32"/>
                                <w:szCs w:val="36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color w:val="FFFFFF" w:themeColor="background1"/>
                                <w:sz w:val="32"/>
                                <w:szCs w:val="36"/>
                                <w:rtl/>
                              </w:rPr>
                              <w:fldChar w:fldCharType="separate"/>
                            </w:r>
                            <w:r w:rsidR="00F41BD0">
                              <w:rPr>
                                <w:noProof/>
                                <w:color w:val="FFFFFF" w:themeColor="background1"/>
                                <w:sz w:val="32"/>
                                <w:szCs w:val="36"/>
                                <w:rtl/>
                              </w:rPr>
                              <w:t>7</w:t>
                            </w:r>
                            <w:r>
                              <w:rPr>
                                <w:noProof/>
                                <w:color w:val="FFFFFF" w:themeColor="background1"/>
                                <w:sz w:val="32"/>
                                <w:szCs w:val="36"/>
                                <w:rtl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46" style="position:absolute;left:0;text-align:left;margin-left:275.05pt;margin-top:-1in;width:248.25pt;height:115pt;z-index:251672576" coordsize="31526,14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">
              <v:group id="مجموعة 137" o:spid="_x0000_s1047" style="position:absolute;width:31526;height:14603" coordsize="28412,81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شكل حر 89" o:spid="_x0000_s1048" style="position:absolute;left:11407;top:-7059;width:3765;height:26579;rotation:90;flip:x;visibility:visible;mso-wrap-style:square;v-text-anchor:middle" coordsize="506198,26579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dHLsEA&#10;AADbAAAADwAAAGRycy9kb3ducmV2LnhtbESPQYvCMBSE7wv+h/AEb2uqiCzVKCoInhS7LrK3R/Ns&#10;is1LaWKt/94IgsdhZr5h5svOVqKlxpeOFYyGCQji3OmSCwWn3+33DwgfkDVWjknBgzwsF72vOaba&#10;3flIbRYKESHsU1RgQqhTKX1uyKIfupo4ehfXWAxRNoXUDd4j3FZynCRTabHkuGCwpo2h/JrdrIJ1&#10;4tGeJ/vsNPp7HNqM1uf/jVFq0O9WMxCBuvAJv9s7rWA8hdeX+AP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3Ry7BAAAA2wAAAA8AAAAAAAAAAAAAAAAAmAIAAGRycy9kb3du&#10;cmV2LnhtbFBLBQYAAAAABAAEAPUAAACGAwAAAAA=&#10;" path="m,1073701l,2657943,506198,1584241,506198,,,1073701xe" fillcolor="#2389c0" strokecolor="#2389c0" strokeweight="1pt">
                  <v:stroke joinstyle="miter"/>
                  <v:shadow on="t" color="black" opacity="26214f" origin=".5,.5" offset="-.74836mm,-.74836mm"/>
                  <v:path arrowok="t" o:connecttype="custom" o:connectlocs="0,1073701;0,2657943;376471,1584241;376471,0;0,1073701" o:connectangles="0,0,0,0,0"/>
                </v:shape>
                <v:shape id="شكل حر 90" o:spid="_x0000_s1049" style="position:absolute;left:12873;top:-7471;width:8068;height:23010;rotation:90;flip:x;visibility:visible;mso-wrap-style:square;v-text-anchor:middle" coordsize="1084845,2301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xES8IA&#10;AADbAAAADwAAAGRycy9kb3ducmV2LnhtbESPS4sCMRCE78L+h9ALe9NMFHyMRpFdXLz6uHhrJ+3M&#10;sJPOkEQd//1GEDwWVfUVtVh1thE38qF2rEENMhDEhTM1lxqOh01/CiJEZIONY9LwoACr5Udvgblx&#10;d97RbR9LkSAcctRQxdjmUoaiIoth4Fri5F2ctxiT9KU0Hu8Jbhs5zLKxtFhzWqiwpe+Kir/91WqY&#10;2dO1eaif7jds/LpWYzU6j5TWX5/deg4iUhff4Vd7azQMJ/D8kn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fERLwgAAANsAAAAPAAAAAAAAAAAAAAAAAJgCAABkcnMvZG93&#10;bnJldi54bWxQSwUGAAAAAAQABAD1AAAAhwMAAAAA&#10;" path="m,2301075r1084845,l1084845,,,2301075xe" fillcolor="#1dbcd8" strokecolor="#1dbcd8" strokeweight="1pt">
                  <v:stroke joinstyle="miter"/>
                  <v:shadow on="t" color="black" opacity="26214f" origin=".5,.5" offset="-.74836mm,-.74836mm"/>
                  <v:path arrowok="t" o:connecttype="custom" o:connectlocs="0,2301075;806825,2301075;806825,0;0,2301075" o:connectangles="0,0,0,0"/>
                </v:shape>
                <v:shape id="شكل حر 91" o:spid="_x0000_s1050" style="position:absolute;left:18237;top:-2107;width:5283;height:15067;rotation:90;flip:x;visibility:visible;mso-wrap-style:square;v-text-anchor:middle" coordsize="710364,15067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FSoMIA&#10;AADbAAAADwAAAGRycy9kb3ducmV2LnhtbESPQYvCMBSE74L/ITzBm6YVEekaRQRBwRXW7cHjo3k2&#10;1ealNFHrv98Iwh6HmfmGWaw6W4sHtb5yrCAdJyCIC6crLhXkv9vRHIQPyBprx6TgRR5Wy35vgZl2&#10;T/6hxymUIkLYZ6jAhNBkUvrCkEU/dg1x9C6utRiibEupW3xGuK3lJElm0mLFccFgQxtDxe10twrq&#10;fXrcH/Q1zbc3nufF99l25qzUcNCtv0AE6sJ/+NPeaQXTCby/xB8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wVKgwgAAANsAAAAPAAAAAAAAAAAAAAAAAJgCAABkcnMvZG93&#10;bnJldi54bWxQSwUGAAAAAAQABAD1AAAAhwMAAAAA&#10;" path="m,1506760r710364,l710364,,,1506760xe" fillcolor="#a6e0ed" strokecolor="#a6e0ed" strokeweight="1pt">
                  <v:stroke joinstyle="miter"/>
                  <v:shadow on="t" color="black" opacity="26214f" origin=".5,.5" offset="-.74836mm,-.74836mm"/>
                  <v:path arrowok="t" o:connecttype="custom" o:connectlocs="0,1506760;528315,1506760;528315,0;0,1506760" o:connectangles="0,0,0,0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51" type="#_x0000_t202" style="position:absolute;left:14287;top:9271;width:3874;height:35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xzqs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0gW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HOqxQAAANsAAAAPAAAAAAAAAAAAAAAAAJgCAABkcnMv&#10;ZG93bnJldi54bWxQSwUGAAAAAAQABAD1AAAAigMAAAAA&#10;" filled="f" stroked="f" strokeweight=".5pt">
                <v:textbox>
                  <w:txbxContent>
                    <w:p w:rsidR="00BF1703" w:rsidRDefault="00BF1703" w:rsidP="00BF1703">
                      <w:pPr>
                        <w:rPr>
                          <w:color w:val="FFFFFF" w:themeColor="background1"/>
                          <w:sz w:val="32"/>
                          <w:szCs w:val="36"/>
                        </w:rPr>
                      </w:pPr>
                      <w:r>
                        <w:rPr>
                          <w:color w:val="FFFFFF" w:themeColor="background1"/>
                          <w:sz w:val="32"/>
                          <w:szCs w:val="36"/>
                          <w:rtl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32"/>
                          <w:szCs w:val="36"/>
                        </w:rPr>
                        <w:instrText xml:space="preserve"> PAGE   \* MERGEFORMAT </w:instrText>
                      </w:r>
                      <w:r>
                        <w:rPr>
                          <w:color w:val="FFFFFF" w:themeColor="background1"/>
                          <w:sz w:val="32"/>
                          <w:szCs w:val="36"/>
                          <w:rtl/>
                        </w:rPr>
                        <w:fldChar w:fldCharType="separate"/>
                      </w:r>
                      <w:r w:rsidR="00F41BD0">
                        <w:rPr>
                          <w:noProof/>
                          <w:color w:val="FFFFFF" w:themeColor="background1"/>
                          <w:sz w:val="32"/>
                          <w:szCs w:val="36"/>
                          <w:rtl/>
                        </w:rPr>
                        <w:t>7</w:t>
                      </w:r>
                      <w:r>
                        <w:rPr>
                          <w:noProof/>
                          <w:color w:val="FFFFFF" w:themeColor="background1"/>
                          <w:sz w:val="32"/>
                          <w:szCs w:val="36"/>
                          <w:rtl/>
                        </w:rPr>
                        <w:fldChar w:fldCharType="end"/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A46D9A" w:rsidRDefault="00F41BD0" w:rsidP="00F41BD0">
    <w:pPr>
      <w:pStyle w:val="Footer"/>
      <w:tabs>
        <w:tab w:val="clear" w:pos="4680"/>
        <w:tab w:val="clear" w:pos="9360"/>
      </w:tabs>
    </w:pPr>
    <w:r w:rsidRPr="00F41BD0">
      <w:rPr>
        <w:rtl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4F0AC63F" wp14:editId="6B642FA8">
              <wp:simplePos x="0" y="0"/>
              <wp:positionH relativeFrom="column">
                <wp:posOffset>-895350</wp:posOffset>
              </wp:positionH>
              <wp:positionV relativeFrom="paragraph">
                <wp:posOffset>57785</wp:posOffset>
              </wp:positionV>
              <wp:extent cx="1590675" cy="304800"/>
              <wp:effectExtent l="0" t="0" r="0" b="0"/>
              <wp:wrapNone/>
              <wp:docPr id="89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9067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41BD0" w:rsidRPr="00F41BD0" w:rsidRDefault="00F41BD0" w:rsidP="00F41BD0">
                          <w:pPr>
                            <w:bidi w:val="0"/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sz w:val="24"/>
                              <w:szCs w:val="32"/>
                            </w:rPr>
                          </w:pPr>
                          <w:hyperlink r:id="rId1" w:history="1">
                            <w:r w:rsidRPr="00F41BD0">
                              <w:rPr>
                                <w:rStyle w:val="Header"/>
                                <w:rFonts w:ascii="Sakkal Majalla" w:hAnsi="Sakkal Majalla"/>
                                <w:sz w:val="24"/>
                                <w:szCs w:val="32"/>
                              </w:rPr>
                              <w:t>www.dawliatraining.com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2" o:spid="_x0000_s1052" style="position:absolute;left:0;text-align:left;margin-left:-70.5pt;margin-top:4.55pt;width:125.25pt;height:2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" filled="f" stroked="f" strokeweight="1pt">
              <v:textbox>
                <w:txbxContent>
                  <w:p w:rsidR="00F41BD0" w:rsidRPr="00F41BD0" w:rsidRDefault="00F41BD0" w:rsidP="00F41BD0">
                    <w:pPr>
                      <w:bidi w:val="0"/>
                      <w:spacing w:line="240" w:lineRule="auto"/>
                      <w:jc w:val="center"/>
                      <w:rPr>
                        <w:rFonts w:ascii="Sakkal Majalla" w:hAnsi="Sakkal Majalla"/>
                        <w:sz w:val="24"/>
                        <w:szCs w:val="32"/>
                      </w:rPr>
                    </w:pPr>
                    <w:hyperlink r:id="rId2" w:history="1">
                      <w:r w:rsidRPr="00F41BD0">
                        <w:rPr>
                          <w:rStyle w:val="Header"/>
                          <w:rFonts w:ascii="Sakkal Majalla" w:hAnsi="Sakkal Majalla"/>
                          <w:sz w:val="24"/>
                          <w:szCs w:val="32"/>
                        </w:rPr>
                        <w:t>www.dawliatraining.com</w:t>
                      </w:r>
                    </w:hyperlink>
                  </w:p>
                </w:txbxContent>
              </v:textbox>
            </v:rect>
          </w:pict>
        </mc:Fallback>
      </mc:AlternateContent>
    </w:r>
    <w:r w:rsidRPr="00F41BD0">
      <w:rPr>
        <w:rtl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29D65CC5" wp14:editId="1FB1A7F7">
              <wp:simplePos x="0" y="0"/>
              <wp:positionH relativeFrom="column">
                <wp:posOffset>5104765</wp:posOffset>
              </wp:positionH>
              <wp:positionV relativeFrom="paragraph">
                <wp:posOffset>50165</wp:posOffset>
              </wp:positionV>
              <wp:extent cx="1562100" cy="247650"/>
              <wp:effectExtent l="0" t="0" r="0" b="0"/>
              <wp:wrapNone/>
              <wp:docPr id="10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41BD0" w:rsidRPr="00290E2B" w:rsidRDefault="00F41BD0" w:rsidP="00F41BD0">
                          <w:pPr>
                            <w:jc w:val="center"/>
                            <w:rPr>
                              <w:rFonts w:asciiTheme="majorBidi" w:hAnsiTheme="majorBidi" w:cstheme="majorBidi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lang w:bidi="ar-JO"/>
                            </w:rPr>
                          </w:pPr>
                          <w:r w:rsidRPr="00290E2B">
                            <w:rPr>
                              <w:rFonts w:asciiTheme="majorBidi" w:hAnsiTheme="majorBidi" w:cstheme="majorBidi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3" o:spid="_x0000_s1053" type="#_x0000_t202" style="position:absolute;left:0;text-align:left;margin-left:401.95pt;margin-top:3.95pt;width:123pt;height:1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" filled="f" stroked="f" strokeweight=".5pt">
              <v:textbox>
                <w:txbxContent>
                  <w:p w:rsidR="00F41BD0" w:rsidRPr="00290E2B" w:rsidRDefault="00F41BD0" w:rsidP="00F41BD0">
                    <w:pPr>
                      <w:jc w:val="center"/>
                      <w:rPr>
                        <w:rFonts w:asciiTheme="majorBidi" w:hAnsiTheme="majorBidi" w:cstheme="majorBidi"/>
                        <w:b/>
                        <w:bCs/>
                        <w:color w:val="A8D08D" w:themeColor="accent6" w:themeTint="99"/>
                        <w:sz w:val="20"/>
                        <w:szCs w:val="24"/>
                        <w:lang w:bidi="ar-JO"/>
                      </w:rPr>
                    </w:pPr>
                    <w:r w:rsidRPr="00290E2B">
                      <w:rPr>
                        <w:rFonts w:asciiTheme="majorBidi" w:hAnsiTheme="majorBidi" w:cstheme="majorBidi"/>
                        <w:b/>
                        <w:bCs/>
                        <w:color w:val="A8D08D" w:themeColor="accent6" w:themeTint="99"/>
                        <w:sz w:val="20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rFonts w:ascii="Sakkal Majalla" w:hAnsi="Sakkal Majalla"/>
        <w:b/>
        <w:bCs/>
        <w:noProof/>
        <w:color w:val="002060"/>
        <w:sz w:val="34"/>
        <w:rtl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43A8C866" wp14:editId="3D1CD41C">
              <wp:simplePos x="0" y="0"/>
              <wp:positionH relativeFrom="column">
                <wp:posOffset>819150</wp:posOffset>
              </wp:positionH>
              <wp:positionV relativeFrom="paragraph">
                <wp:posOffset>194310</wp:posOffset>
              </wp:positionV>
              <wp:extent cx="2374265" cy="1402715"/>
              <wp:effectExtent l="0" t="0" r="0" b="0"/>
              <wp:wrapNone/>
              <wp:docPr id="6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F41BD0" w:rsidRPr="00DC31A5" w:rsidRDefault="00F41BD0" w:rsidP="00F41BD0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  <w:t>مركز أبحاث الدولية للتدريب</w:t>
                          </w:r>
                        </w:p>
                        <w:p w:rsidR="00F41BD0" w:rsidRPr="00DC31A5" w:rsidRDefault="00F41BD0" w:rsidP="00F41BD0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hyperlink r:id="rId3" w:history="1">
                            <w:r w:rsidRPr="00DC31A5">
                              <w:rPr>
                                <w:rStyle w:val="Hyperlink"/>
                                <w:rFonts w:ascii="Sakkal Majalla" w:hAnsi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:rsidR="00F41BD0" w:rsidRPr="00DC31A5" w:rsidRDefault="00F41BD0" w:rsidP="00F41BD0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color w:val="2F5496" w:themeColor="accent1" w:themeShade="BF"/>
                            </w:rPr>
                            <w:t>@</w:t>
                          </w:r>
                          <w:proofErr w:type="spellStart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color w:val="2F5496" w:themeColor="accent1" w:themeShade="BF"/>
                            </w:rPr>
                            <w:t>tircjo</w:t>
                          </w:r>
                          <w:proofErr w:type="spellEnd"/>
                        </w:p>
                        <w:p w:rsidR="00F41BD0" w:rsidRPr="00DC31A5" w:rsidRDefault="00F41BD0" w:rsidP="00F41BD0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wha</w:t>
                          </w:r>
                          <w:bookmarkStart w:id="0" w:name="_GoBack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:</w:t>
                          </w:r>
                        </w:p>
                        <w:p w:rsidR="00F41BD0" w:rsidRDefault="00F41BD0" w:rsidP="00F41BD0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00962779222666</w:t>
                          </w:r>
                        </w:p>
                        <w:p w:rsidR="00F41BD0" w:rsidRPr="00DC31A5" w:rsidRDefault="00F41BD0" w:rsidP="00F41BD0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>
                            <w:rPr>
                              <w:rFonts w:ascii="Sakkal Majalla" w:hAnsi="Sakkal Majalla" w:hint="cs"/>
                              <w:b/>
                              <w:bCs/>
                              <w:rtl/>
                            </w:rPr>
                            <w:t>(دورات تدريبية، استشارات، تصميم حقائب تدريبية)</w:t>
                          </w:r>
                          <w:bookmarkEnd w:id="0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38" o:spid="_x0000_s1054" style="position:absolute;left:0;text-align:left;margin-left:64.5pt;margin-top:15.3pt;width:186.95pt;height:110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" filled="f" stroked="f" strokeweight="1pt">
              <v:textbox>
                <w:txbxContent>
                  <w:p w:rsidR="00F41BD0" w:rsidRPr="00DC31A5" w:rsidRDefault="00F41BD0" w:rsidP="00F41BD0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  <w:rtl/>
                      </w:rPr>
                      <w:t>مركز أبحاث الدولية للتدريب</w:t>
                    </w:r>
                  </w:p>
                  <w:p w:rsidR="00F41BD0" w:rsidRPr="00DC31A5" w:rsidRDefault="00F41BD0" w:rsidP="00F41BD0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hyperlink r:id="rId4" w:history="1">
                      <w:r w:rsidRPr="00DC31A5">
                        <w:rPr>
                          <w:rStyle w:val="Hyperlink"/>
                          <w:rFonts w:ascii="Sakkal Majalla" w:hAnsi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:rsidR="00F41BD0" w:rsidRPr="00DC31A5" w:rsidRDefault="00F41BD0" w:rsidP="00F41BD0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: </w:t>
                    </w:r>
                    <w:r w:rsidRPr="00DC31A5">
                      <w:rPr>
                        <w:rFonts w:ascii="Sakkal Majalla" w:hAnsi="Sakkal Majalla"/>
                        <w:b/>
                        <w:bCs/>
                        <w:color w:val="2F5496" w:themeColor="accent1" w:themeShade="BF"/>
                      </w:rPr>
                      <w:t>@</w:t>
                    </w:r>
                    <w:proofErr w:type="spellStart"/>
                    <w:r w:rsidRPr="00DC31A5">
                      <w:rPr>
                        <w:rFonts w:ascii="Sakkal Majalla" w:hAnsi="Sakkal Majalla"/>
                        <w:b/>
                        <w:bCs/>
                        <w:color w:val="2F5496" w:themeColor="accent1" w:themeShade="BF"/>
                      </w:rPr>
                      <w:t>tircjo</w:t>
                    </w:r>
                    <w:proofErr w:type="spellEnd"/>
                  </w:p>
                  <w:p w:rsidR="00F41BD0" w:rsidRPr="00DC31A5" w:rsidRDefault="00F41BD0" w:rsidP="00F41BD0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wha</w:t>
                    </w:r>
                    <w:bookmarkStart w:id="1" w:name="_GoBack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tssup</w:t>
                    </w:r>
                    <w:proofErr w:type="spellEnd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:</w:t>
                    </w:r>
                  </w:p>
                  <w:p w:rsidR="00F41BD0" w:rsidRDefault="00F41BD0" w:rsidP="00F41BD0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00962779222666</w:t>
                    </w:r>
                  </w:p>
                  <w:p w:rsidR="00F41BD0" w:rsidRPr="00DC31A5" w:rsidRDefault="00F41BD0" w:rsidP="00F41BD0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>
                      <w:rPr>
                        <w:rFonts w:ascii="Sakkal Majalla" w:hAnsi="Sakkal Majalla" w:hint="cs"/>
                        <w:b/>
                        <w:bCs/>
                        <w:rtl/>
                      </w:rPr>
                      <w:t>(دورات تدريبية، استشارات، تصميم حقائب تدريبية)</w:t>
                    </w:r>
                    <w:bookmarkEnd w:id="1"/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BD0" w:rsidRDefault="00F41B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C2C" w:rsidRDefault="00E35C2C" w:rsidP="00F53D08">
      <w:pPr>
        <w:spacing w:line="240" w:lineRule="auto"/>
      </w:pPr>
      <w:r>
        <w:separator/>
      </w:r>
    </w:p>
  </w:footnote>
  <w:footnote w:type="continuationSeparator" w:id="0">
    <w:p w:rsidR="00E35C2C" w:rsidRDefault="00E35C2C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BD0" w:rsidRDefault="00F41BD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D9A" w:rsidRPr="00902465" w:rsidRDefault="00BF1703" w:rsidP="00A46D9A">
    <w:pPr>
      <w:pStyle w:val="Header"/>
      <w:jc w:val="left"/>
      <w:rPr>
        <w:rFonts w:ascii="Dubai" w:hAnsi="Dubai" w:cs="Dubai"/>
        <w:sz w:val="32"/>
      </w:rPr>
    </w:pPr>
    <w:r>
      <w:rPr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3912DA14" wp14:editId="234501AA">
              <wp:simplePos x="0" y="0"/>
              <wp:positionH relativeFrom="column">
                <wp:posOffset>-944245</wp:posOffset>
              </wp:positionH>
              <wp:positionV relativeFrom="paragraph">
                <wp:posOffset>-444500</wp:posOffset>
              </wp:positionV>
              <wp:extent cx="7847330" cy="683895"/>
              <wp:effectExtent l="38100" t="0" r="20320" b="116205"/>
              <wp:wrapNone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847330" cy="683895"/>
                        <a:chOff x="0" y="0"/>
                        <a:chExt cx="7847330" cy="683895"/>
                      </a:xfrm>
                    </wpg:grpSpPr>
                    <wpg:grpSp>
                      <wpg:cNvPr id="11" name="مجموعة 55"/>
                      <wpg:cNvGrpSpPr/>
                      <wpg:grpSpPr>
                        <a:xfrm>
                          <a:off x="0" y="0"/>
                          <a:ext cx="7847330" cy="683895"/>
                          <a:chOff x="0" y="0"/>
                          <a:chExt cx="7551421" cy="1152284"/>
                        </a:xfrm>
                      </wpg:grpSpPr>
                      <wps:wsp>
                        <wps:cNvPr id="14" name="شكل حر 2"/>
                        <wps:cNvSpPr/>
                        <wps:spPr>
                          <a:xfrm>
                            <a:off x="1" y="0"/>
                            <a:ext cx="7551420" cy="945516"/>
                          </a:xfrm>
                          <a:custGeom>
                            <a:avLst/>
                            <a:gdLst>
                              <a:gd name="connsiteX0" fmla="*/ 0 w 7551420"/>
                              <a:gd name="connsiteY0" fmla="*/ 0 h 945515"/>
                              <a:gd name="connsiteX1" fmla="*/ 7551420 w 7551420"/>
                              <a:gd name="connsiteY1" fmla="*/ 0 h 945515"/>
                              <a:gd name="connsiteX2" fmla="*/ 7551420 w 7551420"/>
                              <a:gd name="connsiteY2" fmla="*/ 945515 h 945515"/>
                              <a:gd name="connsiteX3" fmla="*/ 0 w 7551420"/>
                              <a:gd name="connsiteY3" fmla="*/ 945515 h 945515"/>
                              <a:gd name="connsiteX4" fmla="*/ 0 w 7551420"/>
                              <a:gd name="connsiteY4" fmla="*/ 0 h 94551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7551420" h="945515">
                                <a:moveTo>
                                  <a:pt x="0" y="0"/>
                                </a:moveTo>
                                <a:lnTo>
                                  <a:pt x="7551420" y="0"/>
                                </a:lnTo>
                                <a:lnTo>
                                  <a:pt x="7551420" y="945515"/>
                                </a:lnTo>
                                <a:lnTo>
                                  <a:pt x="0" y="9455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64163"/>
                          </a:solidFill>
                          <a:ln>
                            <a:solidFill>
                              <a:srgbClr val="06406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شكل حر 3"/>
                        <wps:cNvSpPr/>
                        <wps:spPr>
                          <a:xfrm>
                            <a:off x="2" y="674429"/>
                            <a:ext cx="6642735" cy="283210"/>
                          </a:xfrm>
                          <a:custGeom>
                            <a:avLst/>
                            <a:gdLst>
                              <a:gd name="connsiteX0" fmla="*/ 0 w 6642735"/>
                              <a:gd name="connsiteY0" fmla="*/ 0 h 283210"/>
                              <a:gd name="connsiteX1" fmla="*/ 6642735 w 6642735"/>
                              <a:gd name="connsiteY1" fmla="*/ 0 h 283210"/>
                              <a:gd name="connsiteX2" fmla="*/ 6571933 w 6642735"/>
                              <a:gd name="connsiteY2" fmla="*/ 283210 h 283210"/>
                              <a:gd name="connsiteX3" fmla="*/ 0 w 6642735"/>
                              <a:gd name="connsiteY3" fmla="*/ 283210 h 283210"/>
                              <a:gd name="connsiteX4" fmla="*/ 0 w 6642735"/>
                              <a:gd name="connsiteY4" fmla="*/ 0 h 2832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6642735" h="283210">
                                <a:moveTo>
                                  <a:pt x="0" y="0"/>
                                </a:moveTo>
                                <a:lnTo>
                                  <a:pt x="6642735" y="0"/>
                                </a:lnTo>
                                <a:lnTo>
                                  <a:pt x="6571933" y="283210"/>
                                </a:lnTo>
                                <a:lnTo>
                                  <a:pt x="0" y="283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BDDC"/>
                          </a:solidFill>
                          <a:ln>
                            <a:solidFill>
                              <a:srgbClr val="1DBCD8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شكل حر 5"/>
                        <wps:cNvSpPr/>
                        <wps:spPr>
                          <a:xfrm>
                            <a:off x="0" y="955368"/>
                            <a:ext cx="6935714" cy="196916"/>
                          </a:xfrm>
                          <a:custGeom>
                            <a:avLst/>
                            <a:gdLst>
                              <a:gd name="connsiteX0" fmla="*/ 0 w 6935714"/>
                              <a:gd name="connsiteY0" fmla="*/ 0 h 283210"/>
                              <a:gd name="connsiteX1" fmla="*/ 6935714 w 6935714"/>
                              <a:gd name="connsiteY1" fmla="*/ 0 h 283210"/>
                              <a:gd name="connsiteX2" fmla="*/ 6864912 w 6935714"/>
                              <a:gd name="connsiteY2" fmla="*/ 283210 h 283210"/>
                              <a:gd name="connsiteX3" fmla="*/ 557742 w 6935714"/>
                              <a:gd name="connsiteY3" fmla="*/ 283210 h 283210"/>
                              <a:gd name="connsiteX4" fmla="*/ 487285 w 6935714"/>
                              <a:gd name="connsiteY4" fmla="*/ 1380 h 283210"/>
                              <a:gd name="connsiteX5" fmla="*/ 0 w 6935714"/>
                              <a:gd name="connsiteY5" fmla="*/ 1380 h 283210"/>
                              <a:gd name="connsiteX6" fmla="*/ 0 w 6935714"/>
                              <a:gd name="connsiteY6" fmla="*/ 0 h 2832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6935714" h="283210">
                                <a:moveTo>
                                  <a:pt x="0" y="0"/>
                                </a:moveTo>
                                <a:lnTo>
                                  <a:pt x="6935714" y="0"/>
                                </a:lnTo>
                                <a:lnTo>
                                  <a:pt x="6864912" y="283210"/>
                                </a:lnTo>
                                <a:lnTo>
                                  <a:pt x="557742" y="283210"/>
                                </a:lnTo>
                                <a:lnTo>
                                  <a:pt x="487285" y="1380"/>
                                </a:lnTo>
                                <a:lnTo>
                                  <a:pt x="0" y="138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6E0ED"/>
                          </a:solidFill>
                          <a:ln>
                            <a:solidFill>
                              <a:srgbClr val="A6E0ED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شكل حر 4"/>
                        <wps:cNvSpPr/>
                        <wps:spPr>
                          <a:xfrm>
                            <a:off x="1844041" y="0"/>
                            <a:ext cx="1850390" cy="948690"/>
                          </a:xfrm>
                          <a:custGeom>
                            <a:avLst/>
                            <a:gdLst>
                              <a:gd name="connsiteX0" fmla="*/ 123241 w 1850390"/>
                              <a:gd name="connsiteY0" fmla="*/ 0 h 957364"/>
                              <a:gd name="connsiteX1" fmla="*/ 1727149 w 1850390"/>
                              <a:gd name="connsiteY1" fmla="*/ 0 h 957364"/>
                              <a:gd name="connsiteX2" fmla="*/ 1850390 w 1850390"/>
                              <a:gd name="connsiteY2" fmla="*/ 246482 h 957364"/>
                              <a:gd name="connsiteX3" fmla="*/ 1494949 w 1850390"/>
                              <a:gd name="connsiteY3" fmla="*/ 957364 h 957364"/>
                              <a:gd name="connsiteX4" fmla="*/ 355441 w 1850390"/>
                              <a:gd name="connsiteY4" fmla="*/ 957364 h 957364"/>
                              <a:gd name="connsiteX5" fmla="*/ 0 w 1850390"/>
                              <a:gd name="connsiteY5" fmla="*/ 246482 h 957364"/>
                              <a:gd name="connsiteX6" fmla="*/ 123241 w 1850390"/>
                              <a:gd name="connsiteY6" fmla="*/ 0 h 95736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850390" h="957364">
                                <a:moveTo>
                                  <a:pt x="123241" y="0"/>
                                </a:moveTo>
                                <a:lnTo>
                                  <a:pt x="1727149" y="0"/>
                                </a:lnTo>
                                <a:lnTo>
                                  <a:pt x="1850390" y="246482"/>
                                </a:lnTo>
                                <a:lnTo>
                                  <a:pt x="1494949" y="957364"/>
                                </a:lnTo>
                                <a:lnTo>
                                  <a:pt x="355441" y="957364"/>
                                </a:lnTo>
                                <a:lnTo>
                                  <a:pt x="0" y="246482"/>
                                </a:lnTo>
                                <a:lnTo>
                                  <a:pt x="1232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64163"/>
                          </a:solidFill>
                          <a:ln>
                            <a:solidFill>
                              <a:srgbClr val="06406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شكل حر 6"/>
                        <wps:cNvSpPr/>
                        <wps:spPr>
                          <a:xfrm>
                            <a:off x="406496" y="937531"/>
                            <a:ext cx="3369215" cy="196916"/>
                          </a:xfrm>
                          <a:custGeom>
                            <a:avLst/>
                            <a:gdLst>
                              <a:gd name="connsiteX0" fmla="*/ 0 w 3369215"/>
                              <a:gd name="connsiteY0" fmla="*/ 0 h 283210"/>
                              <a:gd name="connsiteX1" fmla="*/ 3369215 w 3369215"/>
                              <a:gd name="connsiteY1" fmla="*/ 0 h 283210"/>
                              <a:gd name="connsiteX2" fmla="*/ 3298413 w 3369215"/>
                              <a:gd name="connsiteY2" fmla="*/ 283210 h 283210"/>
                              <a:gd name="connsiteX3" fmla="*/ 81207 w 3369215"/>
                              <a:gd name="connsiteY3" fmla="*/ 283210 h 283210"/>
                              <a:gd name="connsiteX4" fmla="*/ 10750 w 3369215"/>
                              <a:gd name="connsiteY4" fmla="*/ 1380 h 283210"/>
                              <a:gd name="connsiteX5" fmla="*/ 345 w 3369215"/>
                              <a:gd name="connsiteY5" fmla="*/ 1380 h 283210"/>
                              <a:gd name="connsiteX6" fmla="*/ 0 w 3369215"/>
                              <a:gd name="connsiteY6" fmla="*/ 0 h 2832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3369215" h="283210">
                                <a:moveTo>
                                  <a:pt x="0" y="0"/>
                                </a:moveTo>
                                <a:lnTo>
                                  <a:pt x="3369215" y="0"/>
                                </a:lnTo>
                                <a:lnTo>
                                  <a:pt x="3298413" y="283210"/>
                                </a:lnTo>
                                <a:lnTo>
                                  <a:pt x="81207" y="283210"/>
                                </a:lnTo>
                                <a:lnTo>
                                  <a:pt x="10750" y="1380"/>
                                </a:lnTo>
                                <a:lnTo>
                                  <a:pt x="345" y="138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89C0"/>
                          </a:solidFill>
                          <a:ln>
                            <a:solidFill>
                              <a:srgbClr val="2389C0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3" name="Text Box 15"/>
                      <wps:cNvSpPr txBox="1"/>
                      <wps:spPr>
                        <a:xfrm>
                          <a:off x="1638300" y="6350"/>
                          <a:ext cx="4381500" cy="4675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F1703" w:rsidRDefault="00117D88" w:rsidP="00BF1703">
                            <w:pPr>
                              <w:jc w:val="center"/>
                              <w:rPr>
                                <w:rFonts w:ascii="Adobe Arabic" w:hAnsi="Adobe Arabic" w:cs="Adobe Arabic"/>
                                <w:sz w:val="36"/>
                                <w:szCs w:val="40"/>
                              </w:rPr>
                            </w:pPr>
                            <w:r w:rsidRPr="00117D88">
                              <w:rPr>
                                <w:rFonts w:ascii="Adobe Arabic" w:hAnsi="Adobe Arabic" w:cs="Adobe Arabic"/>
                                <w:color w:val="FFFFFF" w:themeColor="background1"/>
                                <w:sz w:val="40"/>
                                <w:szCs w:val="40"/>
                                <w:rtl/>
                                <w:lang w:bidi="ar-EG"/>
                              </w:rPr>
                              <w:t xml:space="preserve">تقييم المخاطر </w:t>
                            </w:r>
                            <w:r>
                              <w:rPr>
                                <w:rFonts w:ascii="Adobe Arabic" w:hAnsi="Adobe Arabic" w:cs="Adobe Arabic"/>
                                <w:color w:val="FFFFFF" w:themeColor="background1"/>
                                <w:sz w:val="40"/>
                                <w:szCs w:val="40"/>
                                <w:rtl/>
                                <w:lang w:bidi="ar-EG"/>
                              </w:rPr>
                              <w:t>–</w:t>
                            </w:r>
                            <w:r w:rsidRPr="00117D88">
                              <w:rPr>
                                <w:rFonts w:ascii="Adobe Arabic" w:hAnsi="Adobe Arabic" w:cs="Adobe Arabic"/>
                                <w:color w:val="FFFFFF" w:themeColor="background1"/>
                                <w:sz w:val="40"/>
                                <w:szCs w:val="40"/>
                                <w:rtl/>
                                <w:lang w:bidi="ar-EG"/>
                              </w:rPr>
                              <w:t xml:space="preserve"> </w:t>
                            </w:r>
                            <w:r>
                              <w:rPr>
                                <w:rFonts w:ascii="Adobe Arabic" w:hAnsi="Adobe Arabic" w:cs="Adobe Arabic" w:hint="cs"/>
                                <w:color w:val="FFFFFF" w:themeColor="background1"/>
                                <w:sz w:val="40"/>
                                <w:szCs w:val="40"/>
                                <w:rtl/>
                                <w:lang w:bidi="ar-EG"/>
                              </w:rPr>
                              <w:t>الاختبار القبلي والبعدي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6" o:spid="_x0000_s1038" style="position:absolute;left:0;text-align:left;margin-left:-74.35pt;margin-top:-35pt;width:617.9pt;height:53.85pt;z-index:251670528" coordsize="78473,6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">
              <v:group id="مجموعة 55" o:spid="_x0000_s1039" style="position:absolute;width:78473;height:6838" coordsize="75514,115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شكل حر 2" o:spid="_x0000_s1040" style="position:absolute;width:75514;height:9455;visibility:visible;mso-wrap-style:square;v-text-anchor:middle" coordsize="7551420,945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ve/cMA&#10;AADbAAAADwAAAGRycy9kb3ducmV2LnhtbESPT2vCQBDF70K/wzIFb7pRVErqKqWl6s0/KT2P2TEJ&#10;7s6G7Grit3cFwdsM773fvJkvO2vElRpfOVYwGiYgiHOnKy4U/GW/gw8QPiBrNI5JwY08LBdvvTmm&#10;2rW8p+shFCJC2KeooAyhTqX0eUkW/dDVxFE7ucZiiGtTSN1gG+HWyHGSzKTFiuOFEmv6Lik/Hy42&#10;Uv7Xpl1ltZmOzfG4m4wyWW1/lOq/d1+fIAJ14WV+pjc61p/A45c4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ve/cMAAADbAAAADwAAAAAAAAAAAAAAAACYAgAAZHJzL2Rv&#10;d25yZXYueG1sUEsFBgAAAAAEAAQA9QAAAIgDAAAAAA==&#10;" path="m,l7551420,r,945515l,945515,,xe" fillcolor="#064163" strokecolor="#064065" strokeweight="1pt">
                  <v:stroke joinstyle="miter"/>
                  <v:path arrowok="t" o:connecttype="custom" o:connectlocs="0,0;7551420,0;7551420,945516;0,945516;0,0" o:connectangles="0,0,0,0,0"/>
                </v:shape>
                <v:shape id="شكل حر 3" o:spid="_x0000_s1041" style="position:absolute;top:6744;width:66427;height:2832;visibility:visible;mso-wrap-style:square;v-text-anchor:middle" coordsize="6642735,283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NtqcEA&#10;AADbAAAADwAAAGRycy9kb3ducmV2LnhtbERPTYvCMBC9C/6HMMJeRFOXVddqlCIK4s3qstehmW2L&#10;zaQ00dZ/vxEEb/N4n7PadKYSd2pcaVnBZByBIM6sLjlXcDnvR98gnEfWWFkmBQ9ysFn3eyuMtW35&#10;RPfU5yKEsItRQeF9HUvpsoIMurGtiQP3ZxuDPsAml7rBNoSbSn5G0UwaLDk0FFjTtqDsmt6MgkVy&#10;+jo+frfJcB79tDVN9U6eF0p9DLpkCcJT59/il/ugw/wpPH8JB8j1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zbanBAAAA2wAAAA8AAAAAAAAAAAAAAAAAmAIAAGRycy9kb3du&#10;cmV2LnhtbFBLBQYAAAAABAAEAPUAAACGAwAAAAA=&#10;" path="m,l6642735,r-70802,283210l,283210,,xe" fillcolor="#16bddc" strokecolor="#1dbcd8" strokeweight="1pt">
                  <v:stroke joinstyle="miter"/>
                  <v:shadow on="t" color="black" opacity="26214f" origin="-.5,-.5" offset=".74836mm,.74836mm"/>
                  <v:path arrowok="t" o:connecttype="custom" o:connectlocs="0,0;6642735,0;6571933,283210;0,283210;0,0" o:connectangles="0,0,0,0,0"/>
                </v:shape>
                <v:shape id="شكل حر 5" o:spid="_x0000_s1042" style="position:absolute;top:9553;width:69357;height:1969;visibility:visible;mso-wrap-style:square;v-text-anchor:middle" coordsize="6935714,283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hcQMUA&#10;AADbAAAADwAAAGRycy9kb3ducmV2LnhtbESPzU7DQAyE70h9h5UrcaMbkEBV6LYqCEQQB9SfBzBZ&#10;N4ma9YasmwaeHh+QerM145nPi9UYWjNQn5rIDm5nGRjiMvqGKwf73evNHEwSZI9tZHLwQwlWy8nV&#10;AnMfz7yhYSuV0RBOOTqoRbrc2lTWFDDNYkes2iH2AUXXvrK+x7OGh9beZdmDDdiwNtTY0XNN5XF7&#10;Cg4GOu3vq/cv+v2Qt0K+54en4uXTuevpuH4EIzTKxfx/XXjFV1j9RQew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yFxAxQAAANsAAAAPAAAAAAAAAAAAAAAAAJgCAABkcnMv&#10;ZG93bnJldi54bWxQSwUGAAAAAAQABAD1AAAAigMAAAAA&#10;" path="m,l6935714,r-70802,283210l557742,283210,487285,1380,,1380,,xe" fillcolor="#a6e0ed" strokecolor="#a6e0ed" strokeweight="1pt">
                  <v:stroke joinstyle="miter"/>
                  <v:shadow on="t" color="black" opacity="26214f" origin="-.5,-.5" offset=".74836mm,.74836mm"/>
                  <v:path arrowok="t" o:connecttype="custom" o:connectlocs="0,0;6935714,0;6864912,196916;557742,196916;487285,960;0,960;0,0" o:connectangles="0,0,0,0,0,0,0"/>
                </v:shape>
                <v:shape id="شكل حر 4" o:spid="_x0000_s1043" style="position:absolute;left:18440;width:18504;height:9486;visibility:visible;mso-wrap-style:square;v-text-anchor:middle" coordsize="1850390,957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sCU8UA&#10;AADbAAAADwAAAGRycy9kb3ducmV2LnhtbESPwWrDMBBE74X+g9hCbo2cQIpxoxg3JMGFXurkAzbW&#10;1jK1VsZSYidfXxUKPQ4z84ZZ55PtxJUG3zpWsJgnIIhrp1tuFJyO++cUhA/IGjvHpOBGHvLN48Ma&#10;M+1G/qRrFRoRIewzVGBC6DMpfW3Iop+7njh6X26wGKIcGqkHHCPcdnKZJC/SYstxwWBPW0P1d3Wx&#10;CprDsaqpf9+d09XpY3suzL0s35SaPU3FK4hAU/gP/7VL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uwJTxQAAANsAAAAPAAAAAAAAAAAAAAAAAJgCAABkcnMv&#10;ZG93bnJldi54bWxQSwUGAAAAAAQABAD1AAAAigMAAAAA&#10;" path="m123241,l1727149,r123241,246482l1494949,957364r-1139508,l,246482,123241,xe" fillcolor="#064163" strokecolor="#064065" strokeweight="1pt">
                  <v:stroke joinstyle="miter"/>
                  <v:path arrowok="t" o:connecttype="custom" o:connectlocs="123241,0;1727149,0;1850390,244249;1494949,948690;355441,948690;0,244249;123241,0" o:connectangles="0,0,0,0,0,0,0"/>
                </v:shape>
                <v:shape id="شكل حر 6" o:spid="_x0000_s1044" style="position:absolute;left:4064;top:9375;width:33693;height:1969;visibility:visible;mso-wrap-style:square;v-text-anchor:middle" coordsize="3369215,283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uokb0A&#10;AADbAAAADwAAAGRycy9kb3ducmV2LnhtbESPzQrCMBCE74LvEFbwpqkFRapRVBC8iT8PsDRrU202&#10;tYla394IgsdhZr5h5svWVuJJjS8dKxgNExDEudMlFwrOp+1gCsIHZI2VY1LwJg/LRbczx0y7Fx/o&#10;eQyFiBD2GSowIdSZlD43ZNEPXU0cvYtrLIYom0LqBl8RbiuZJslEWiw5LhisaWMovx0fVgGO97e1&#10;Tu84vuhtctb51QdzVarfa1czEIHa8A//2jutIE3h+yX+ALn4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9Quokb0AAADbAAAADwAAAAAAAAAAAAAAAACYAgAAZHJzL2Rvd25yZXYu&#10;eG1sUEsFBgAAAAAEAAQA9QAAAIIDAAAAAA==&#10;" path="m,l3369215,r-70802,283210l81207,283210,10750,1380r-10405,l,xe" fillcolor="#2389c0" strokecolor="#2389c0" strokeweight="1pt">
                  <v:stroke joinstyle="miter"/>
                  <v:shadow on="t" color="black" opacity="26214f" origin="-.5,-.5" offset=".74836mm,.74836mm"/>
                  <v:path arrowok="t" o:connecttype="custom" o:connectlocs="0,0;3369215,0;3298413,196916;81207,196916;10750,960;345,960;0,0" o:connectangles="0,0,0,0,0,0,0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45" type="#_x0000_t202" style="position:absolute;left:16383;top:63;width:43815;height:4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WE+MQA&#10;AADbAAAADwAAAGRycy9kb3ducmV2LnhtbERPTWvCQBC9F/wPywje6qZK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hPjEAAAA2wAAAA8AAAAAAAAAAAAAAAAAmAIAAGRycy9k&#10;b3ducmV2LnhtbFBLBQYAAAAABAAEAPUAAACJAwAAAAA=&#10;" filled="f" stroked="f" strokeweight=".5pt">
                <v:textbox>
                  <w:txbxContent>
                    <w:p w:rsidR="00BF1703" w:rsidRDefault="00117D88" w:rsidP="00BF1703">
                      <w:pPr>
                        <w:jc w:val="center"/>
                        <w:rPr>
                          <w:rFonts w:ascii="Adobe Arabic" w:hAnsi="Adobe Arabic" w:cs="Adobe Arabic"/>
                          <w:sz w:val="36"/>
                          <w:szCs w:val="40"/>
                        </w:rPr>
                      </w:pPr>
                      <w:r w:rsidRPr="00117D88">
                        <w:rPr>
                          <w:rFonts w:ascii="Adobe Arabic" w:hAnsi="Adobe Arabic" w:cs="Adobe Arabic"/>
                          <w:color w:val="FFFFFF" w:themeColor="background1"/>
                          <w:sz w:val="40"/>
                          <w:szCs w:val="40"/>
                          <w:rtl/>
                          <w:lang w:bidi="ar-EG"/>
                        </w:rPr>
                        <w:t xml:space="preserve">تقييم المخاطر </w:t>
                      </w:r>
                      <w:r>
                        <w:rPr>
                          <w:rFonts w:ascii="Adobe Arabic" w:hAnsi="Adobe Arabic" w:cs="Adobe Arabic"/>
                          <w:color w:val="FFFFFF" w:themeColor="background1"/>
                          <w:sz w:val="40"/>
                          <w:szCs w:val="40"/>
                          <w:rtl/>
                          <w:lang w:bidi="ar-EG"/>
                        </w:rPr>
                        <w:t>–</w:t>
                      </w:r>
                      <w:r w:rsidRPr="00117D88">
                        <w:rPr>
                          <w:rFonts w:ascii="Adobe Arabic" w:hAnsi="Adobe Arabic" w:cs="Adobe Arabic"/>
                          <w:color w:val="FFFFFF" w:themeColor="background1"/>
                          <w:sz w:val="40"/>
                          <w:szCs w:val="40"/>
                          <w:rtl/>
                          <w:lang w:bidi="ar-EG"/>
                        </w:rPr>
                        <w:t xml:space="preserve"> </w:t>
                      </w:r>
                      <w:r>
                        <w:rPr>
                          <w:rFonts w:ascii="Adobe Arabic" w:hAnsi="Adobe Arabic" w:cs="Adobe Arabic" w:hint="cs"/>
                          <w:color w:val="FFFFFF" w:themeColor="background1"/>
                          <w:sz w:val="40"/>
                          <w:szCs w:val="40"/>
                          <w:rtl/>
                          <w:lang w:bidi="ar-EG"/>
                        </w:rPr>
                        <w:t>الاختبار القبلي والبعدي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A46D9A" w:rsidRDefault="00A46D9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BD0" w:rsidRDefault="00F41BD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399.75pt;height:373.5pt" o:bullet="t">
        <v:imagedata r:id="rId1" o:title="Picture1"/>
      </v:shape>
    </w:pict>
  </w:numPicBullet>
  <w:abstractNum w:abstractNumId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09207C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D6D4C"/>
    <w:multiLevelType w:val="hybridMultilevel"/>
    <w:tmpl w:val="4FCCB084"/>
    <w:lvl w:ilvl="0" w:tplc="6964AD86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510D9E"/>
    <w:multiLevelType w:val="hybridMultilevel"/>
    <w:tmpl w:val="26862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EF93E6F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A07C90"/>
    <w:multiLevelType w:val="hybridMultilevel"/>
    <w:tmpl w:val="CA34C5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5E42B3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17B694D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6237A5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7"/>
  </w:num>
  <w:num w:numId="3">
    <w:abstractNumId w:val="18"/>
  </w:num>
  <w:num w:numId="4">
    <w:abstractNumId w:val="30"/>
  </w:num>
  <w:num w:numId="5">
    <w:abstractNumId w:val="4"/>
  </w:num>
  <w:num w:numId="6">
    <w:abstractNumId w:val="1"/>
  </w:num>
  <w:num w:numId="7">
    <w:abstractNumId w:val="13"/>
  </w:num>
  <w:num w:numId="8">
    <w:abstractNumId w:val="28"/>
  </w:num>
  <w:num w:numId="9">
    <w:abstractNumId w:val="23"/>
  </w:num>
  <w:num w:numId="10">
    <w:abstractNumId w:val="34"/>
  </w:num>
  <w:num w:numId="11">
    <w:abstractNumId w:val="20"/>
  </w:num>
  <w:num w:numId="12">
    <w:abstractNumId w:val="38"/>
  </w:num>
  <w:num w:numId="13">
    <w:abstractNumId w:val="10"/>
  </w:num>
  <w:num w:numId="14">
    <w:abstractNumId w:val="12"/>
  </w:num>
  <w:num w:numId="15">
    <w:abstractNumId w:val="8"/>
  </w:num>
  <w:num w:numId="16">
    <w:abstractNumId w:val="27"/>
  </w:num>
  <w:num w:numId="17">
    <w:abstractNumId w:val="31"/>
  </w:num>
  <w:num w:numId="18">
    <w:abstractNumId w:val="0"/>
  </w:num>
  <w:num w:numId="19">
    <w:abstractNumId w:val="22"/>
  </w:num>
  <w:num w:numId="20">
    <w:abstractNumId w:val="36"/>
  </w:num>
  <w:num w:numId="21">
    <w:abstractNumId w:val="15"/>
  </w:num>
  <w:num w:numId="22">
    <w:abstractNumId w:val="9"/>
  </w:num>
  <w:num w:numId="23">
    <w:abstractNumId w:val="24"/>
  </w:num>
  <w:num w:numId="24">
    <w:abstractNumId w:val="19"/>
  </w:num>
  <w:num w:numId="25">
    <w:abstractNumId w:val="11"/>
  </w:num>
  <w:num w:numId="26">
    <w:abstractNumId w:val="32"/>
  </w:num>
  <w:num w:numId="27">
    <w:abstractNumId w:val="5"/>
  </w:num>
  <w:num w:numId="28">
    <w:abstractNumId w:val="26"/>
  </w:num>
  <w:num w:numId="29">
    <w:abstractNumId w:val="37"/>
  </w:num>
  <w:num w:numId="30">
    <w:abstractNumId w:val="14"/>
  </w:num>
  <w:num w:numId="31">
    <w:abstractNumId w:val="7"/>
  </w:num>
  <w:num w:numId="32">
    <w:abstractNumId w:val="3"/>
  </w:num>
  <w:num w:numId="33">
    <w:abstractNumId w:val="21"/>
  </w:num>
  <w:num w:numId="34">
    <w:abstractNumId w:val="6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16"/>
  </w:num>
  <w:num w:numId="38">
    <w:abstractNumId w:val="2"/>
  </w:num>
  <w:num w:numId="39">
    <w:abstractNumId w:val="29"/>
  </w:num>
  <w:num w:numId="40">
    <w:abstractNumId w:val="3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D88"/>
    <w:rsid w:val="00015BA6"/>
    <w:rsid w:val="000175C5"/>
    <w:rsid w:val="00017C30"/>
    <w:rsid w:val="00026EBD"/>
    <w:rsid w:val="00031285"/>
    <w:rsid w:val="00040B1C"/>
    <w:rsid w:val="00045076"/>
    <w:rsid w:val="00052041"/>
    <w:rsid w:val="00057FFB"/>
    <w:rsid w:val="0006418D"/>
    <w:rsid w:val="0006553F"/>
    <w:rsid w:val="000724CA"/>
    <w:rsid w:val="00075B3B"/>
    <w:rsid w:val="0008795F"/>
    <w:rsid w:val="00090487"/>
    <w:rsid w:val="000A3077"/>
    <w:rsid w:val="000B4041"/>
    <w:rsid w:val="000C4B58"/>
    <w:rsid w:val="000D5173"/>
    <w:rsid w:val="000E7395"/>
    <w:rsid w:val="000F65A1"/>
    <w:rsid w:val="0010760E"/>
    <w:rsid w:val="001101A0"/>
    <w:rsid w:val="00116F94"/>
    <w:rsid w:val="00117D88"/>
    <w:rsid w:val="00117F51"/>
    <w:rsid w:val="00146067"/>
    <w:rsid w:val="00150A53"/>
    <w:rsid w:val="00172B15"/>
    <w:rsid w:val="001741C5"/>
    <w:rsid w:val="00176724"/>
    <w:rsid w:val="00194181"/>
    <w:rsid w:val="001944F7"/>
    <w:rsid w:val="00195C1F"/>
    <w:rsid w:val="0019617B"/>
    <w:rsid w:val="001A1288"/>
    <w:rsid w:val="001D1A3B"/>
    <w:rsid w:val="001D350A"/>
    <w:rsid w:val="001D3A17"/>
    <w:rsid w:val="001E27C2"/>
    <w:rsid w:val="001F0B9B"/>
    <w:rsid w:val="001F1744"/>
    <w:rsid w:val="002021EF"/>
    <w:rsid w:val="002027DF"/>
    <w:rsid w:val="00206D6C"/>
    <w:rsid w:val="0021166C"/>
    <w:rsid w:val="0021196B"/>
    <w:rsid w:val="00214565"/>
    <w:rsid w:val="0022035D"/>
    <w:rsid w:val="00232935"/>
    <w:rsid w:val="00235BF7"/>
    <w:rsid w:val="00283647"/>
    <w:rsid w:val="0028392F"/>
    <w:rsid w:val="0028523A"/>
    <w:rsid w:val="002A04B9"/>
    <w:rsid w:val="002A1158"/>
    <w:rsid w:val="002B1808"/>
    <w:rsid w:val="002D301E"/>
    <w:rsid w:val="002E16FC"/>
    <w:rsid w:val="002F2DF6"/>
    <w:rsid w:val="002F58A5"/>
    <w:rsid w:val="003000E6"/>
    <w:rsid w:val="00302699"/>
    <w:rsid w:val="00305CD1"/>
    <w:rsid w:val="0032182E"/>
    <w:rsid w:val="00351640"/>
    <w:rsid w:val="0035305C"/>
    <w:rsid w:val="00355D0F"/>
    <w:rsid w:val="00357823"/>
    <w:rsid w:val="00363F3E"/>
    <w:rsid w:val="0036611D"/>
    <w:rsid w:val="00366828"/>
    <w:rsid w:val="00383BA6"/>
    <w:rsid w:val="0039555C"/>
    <w:rsid w:val="003B53C5"/>
    <w:rsid w:val="003B59F9"/>
    <w:rsid w:val="003C2153"/>
    <w:rsid w:val="003C3033"/>
    <w:rsid w:val="003D350F"/>
    <w:rsid w:val="003D7BDE"/>
    <w:rsid w:val="003E4F85"/>
    <w:rsid w:val="003F3631"/>
    <w:rsid w:val="00402CAC"/>
    <w:rsid w:val="00403A11"/>
    <w:rsid w:val="00404549"/>
    <w:rsid w:val="00406F1C"/>
    <w:rsid w:val="00417B0E"/>
    <w:rsid w:val="00427779"/>
    <w:rsid w:val="00434D3A"/>
    <w:rsid w:val="00440E77"/>
    <w:rsid w:val="00444935"/>
    <w:rsid w:val="004551E6"/>
    <w:rsid w:val="00460F9E"/>
    <w:rsid w:val="00464AA2"/>
    <w:rsid w:val="00485850"/>
    <w:rsid w:val="00491419"/>
    <w:rsid w:val="0049367F"/>
    <w:rsid w:val="004A3A25"/>
    <w:rsid w:val="004B7BBD"/>
    <w:rsid w:val="004C02BF"/>
    <w:rsid w:val="004C6B4F"/>
    <w:rsid w:val="004D42E5"/>
    <w:rsid w:val="005061FF"/>
    <w:rsid w:val="00507580"/>
    <w:rsid w:val="005160BF"/>
    <w:rsid w:val="00516B98"/>
    <w:rsid w:val="0052240B"/>
    <w:rsid w:val="00531CBB"/>
    <w:rsid w:val="00531E69"/>
    <w:rsid w:val="005414EB"/>
    <w:rsid w:val="005447C6"/>
    <w:rsid w:val="00544A93"/>
    <w:rsid w:val="00555065"/>
    <w:rsid w:val="005553F8"/>
    <w:rsid w:val="005570F6"/>
    <w:rsid w:val="005633C2"/>
    <w:rsid w:val="00567F02"/>
    <w:rsid w:val="0057074D"/>
    <w:rsid w:val="00573206"/>
    <w:rsid w:val="00581339"/>
    <w:rsid w:val="005A14EB"/>
    <w:rsid w:val="005B19EA"/>
    <w:rsid w:val="005B394D"/>
    <w:rsid w:val="005B6BA6"/>
    <w:rsid w:val="005E2612"/>
    <w:rsid w:val="0060565F"/>
    <w:rsid w:val="006059B5"/>
    <w:rsid w:val="006062A0"/>
    <w:rsid w:val="00606A81"/>
    <w:rsid w:val="00610759"/>
    <w:rsid w:val="00611525"/>
    <w:rsid w:val="00617E53"/>
    <w:rsid w:val="00620AB0"/>
    <w:rsid w:val="00635307"/>
    <w:rsid w:val="00636A52"/>
    <w:rsid w:val="00643F60"/>
    <w:rsid w:val="00645631"/>
    <w:rsid w:val="00684BA6"/>
    <w:rsid w:val="00685B67"/>
    <w:rsid w:val="00696A19"/>
    <w:rsid w:val="006A6D23"/>
    <w:rsid w:val="006A7D92"/>
    <w:rsid w:val="006B6382"/>
    <w:rsid w:val="006C3ECB"/>
    <w:rsid w:val="006D1498"/>
    <w:rsid w:val="006D7978"/>
    <w:rsid w:val="006E04F3"/>
    <w:rsid w:val="006F0BBB"/>
    <w:rsid w:val="006F4600"/>
    <w:rsid w:val="00706E67"/>
    <w:rsid w:val="00713AE9"/>
    <w:rsid w:val="007749C1"/>
    <w:rsid w:val="00774F12"/>
    <w:rsid w:val="00776426"/>
    <w:rsid w:val="0078486F"/>
    <w:rsid w:val="00786344"/>
    <w:rsid w:val="007900DD"/>
    <w:rsid w:val="007B4DF8"/>
    <w:rsid w:val="007B5069"/>
    <w:rsid w:val="007C1E73"/>
    <w:rsid w:val="007D23BC"/>
    <w:rsid w:val="007D45C4"/>
    <w:rsid w:val="007E321C"/>
    <w:rsid w:val="007F2463"/>
    <w:rsid w:val="007F4B8E"/>
    <w:rsid w:val="0080070C"/>
    <w:rsid w:val="00802366"/>
    <w:rsid w:val="00804E71"/>
    <w:rsid w:val="00806022"/>
    <w:rsid w:val="00834853"/>
    <w:rsid w:val="008452D0"/>
    <w:rsid w:val="008500D7"/>
    <w:rsid w:val="00853D96"/>
    <w:rsid w:val="00857CC6"/>
    <w:rsid w:val="0086361A"/>
    <w:rsid w:val="00880428"/>
    <w:rsid w:val="00881264"/>
    <w:rsid w:val="008855B3"/>
    <w:rsid w:val="00885E2E"/>
    <w:rsid w:val="008928E3"/>
    <w:rsid w:val="008A4219"/>
    <w:rsid w:val="008A5D14"/>
    <w:rsid w:val="008D06BD"/>
    <w:rsid w:val="008D6825"/>
    <w:rsid w:val="008E2B70"/>
    <w:rsid w:val="008E3919"/>
    <w:rsid w:val="008E5CB0"/>
    <w:rsid w:val="008F266E"/>
    <w:rsid w:val="008F4053"/>
    <w:rsid w:val="008F5AE0"/>
    <w:rsid w:val="008F5B27"/>
    <w:rsid w:val="00900F65"/>
    <w:rsid w:val="00902465"/>
    <w:rsid w:val="009065E7"/>
    <w:rsid w:val="00917FC7"/>
    <w:rsid w:val="00935A95"/>
    <w:rsid w:val="009360AC"/>
    <w:rsid w:val="009559B8"/>
    <w:rsid w:val="00956C42"/>
    <w:rsid w:val="00957AB4"/>
    <w:rsid w:val="00984B17"/>
    <w:rsid w:val="00985605"/>
    <w:rsid w:val="009A0B1B"/>
    <w:rsid w:val="009A18FD"/>
    <w:rsid w:val="009A4CC9"/>
    <w:rsid w:val="009A62A9"/>
    <w:rsid w:val="009A6AC5"/>
    <w:rsid w:val="009B4AF8"/>
    <w:rsid w:val="009F6370"/>
    <w:rsid w:val="00A01020"/>
    <w:rsid w:val="00A050E3"/>
    <w:rsid w:val="00A248D0"/>
    <w:rsid w:val="00A249AA"/>
    <w:rsid w:val="00A25638"/>
    <w:rsid w:val="00A3528A"/>
    <w:rsid w:val="00A45F32"/>
    <w:rsid w:val="00A46D9A"/>
    <w:rsid w:val="00A651BF"/>
    <w:rsid w:val="00A657A0"/>
    <w:rsid w:val="00A65EB8"/>
    <w:rsid w:val="00A80DC9"/>
    <w:rsid w:val="00A845EB"/>
    <w:rsid w:val="00A864D0"/>
    <w:rsid w:val="00A9124F"/>
    <w:rsid w:val="00A94163"/>
    <w:rsid w:val="00A96E09"/>
    <w:rsid w:val="00AB65E0"/>
    <w:rsid w:val="00AB6ABD"/>
    <w:rsid w:val="00AE31B2"/>
    <w:rsid w:val="00AE3BF6"/>
    <w:rsid w:val="00AF035F"/>
    <w:rsid w:val="00B02FD8"/>
    <w:rsid w:val="00B04A3D"/>
    <w:rsid w:val="00B10033"/>
    <w:rsid w:val="00B216F0"/>
    <w:rsid w:val="00B21A45"/>
    <w:rsid w:val="00B246E6"/>
    <w:rsid w:val="00B24929"/>
    <w:rsid w:val="00B27A7E"/>
    <w:rsid w:val="00B30CCA"/>
    <w:rsid w:val="00B36E13"/>
    <w:rsid w:val="00B37BEB"/>
    <w:rsid w:val="00B42324"/>
    <w:rsid w:val="00B57307"/>
    <w:rsid w:val="00B72FA3"/>
    <w:rsid w:val="00B73F4D"/>
    <w:rsid w:val="00B85C78"/>
    <w:rsid w:val="00B90533"/>
    <w:rsid w:val="00B9126E"/>
    <w:rsid w:val="00B9763C"/>
    <w:rsid w:val="00BA29EF"/>
    <w:rsid w:val="00BB2B31"/>
    <w:rsid w:val="00BC4B17"/>
    <w:rsid w:val="00BD2126"/>
    <w:rsid w:val="00BD3F10"/>
    <w:rsid w:val="00BD5316"/>
    <w:rsid w:val="00BD5D13"/>
    <w:rsid w:val="00BE3CCA"/>
    <w:rsid w:val="00BF1703"/>
    <w:rsid w:val="00C02D67"/>
    <w:rsid w:val="00C13BE5"/>
    <w:rsid w:val="00C1705E"/>
    <w:rsid w:val="00C44EC7"/>
    <w:rsid w:val="00C47376"/>
    <w:rsid w:val="00C57122"/>
    <w:rsid w:val="00C7408A"/>
    <w:rsid w:val="00C75D46"/>
    <w:rsid w:val="00C769E5"/>
    <w:rsid w:val="00C933EC"/>
    <w:rsid w:val="00CB3248"/>
    <w:rsid w:val="00CC1FBB"/>
    <w:rsid w:val="00CD05BC"/>
    <w:rsid w:val="00CD26A8"/>
    <w:rsid w:val="00CD2DFE"/>
    <w:rsid w:val="00CD57BA"/>
    <w:rsid w:val="00CE0374"/>
    <w:rsid w:val="00CE1CEF"/>
    <w:rsid w:val="00CE3DFF"/>
    <w:rsid w:val="00CE42F5"/>
    <w:rsid w:val="00CE4EEA"/>
    <w:rsid w:val="00CF3CA4"/>
    <w:rsid w:val="00D01BB0"/>
    <w:rsid w:val="00D152DE"/>
    <w:rsid w:val="00D20ED6"/>
    <w:rsid w:val="00D21645"/>
    <w:rsid w:val="00D26A0B"/>
    <w:rsid w:val="00D313B8"/>
    <w:rsid w:val="00D32D17"/>
    <w:rsid w:val="00D4064F"/>
    <w:rsid w:val="00D5796E"/>
    <w:rsid w:val="00D6468C"/>
    <w:rsid w:val="00D87524"/>
    <w:rsid w:val="00D93C30"/>
    <w:rsid w:val="00D96597"/>
    <w:rsid w:val="00DA0D9D"/>
    <w:rsid w:val="00DB7EB2"/>
    <w:rsid w:val="00DC5D13"/>
    <w:rsid w:val="00DC7EB7"/>
    <w:rsid w:val="00DD042E"/>
    <w:rsid w:val="00DE265B"/>
    <w:rsid w:val="00E01E27"/>
    <w:rsid w:val="00E17203"/>
    <w:rsid w:val="00E24512"/>
    <w:rsid w:val="00E26F82"/>
    <w:rsid w:val="00E27144"/>
    <w:rsid w:val="00E3019A"/>
    <w:rsid w:val="00E335AD"/>
    <w:rsid w:val="00E35C2C"/>
    <w:rsid w:val="00E437DB"/>
    <w:rsid w:val="00E465B8"/>
    <w:rsid w:val="00E51047"/>
    <w:rsid w:val="00E57C98"/>
    <w:rsid w:val="00E57E25"/>
    <w:rsid w:val="00E62AAD"/>
    <w:rsid w:val="00E7361B"/>
    <w:rsid w:val="00E90509"/>
    <w:rsid w:val="00EA45AB"/>
    <w:rsid w:val="00EA6614"/>
    <w:rsid w:val="00EC0F6F"/>
    <w:rsid w:val="00EE0A2B"/>
    <w:rsid w:val="00EE5B34"/>
    <w:rsid w:val="00EF2182"/>
    <w:rsid w:val="00EF63CC"/>
    <w:rsid w:val="00F03305"/>
    <w:rsid w:val="00F058F5"/>
    <w:rsid w:val="00F10968"/>
    <w:rsid w:val="00F2280D"/>
    <w:rsid w:val="00F25898"/>
    <w:rsid w:val="00F3464D"/>
    <w:rsid w:val="00F408E1"/>
    <w:rsid w:val="00F41BD0"/>
    <w:rsid w:val="00F472D2"/>
    <w:rsid w:val="00F53D08"/>
    <w:rsid w:val="00F657CC"/>
    <w:rsid w:val="00F66A05"/>
    <w:rsid w:val="00F67767"/>
    <w:rsid w:val="00F82E4B"/>
    <w:rsid w:val="00F91AE2"/>
    <w:rsid w:val="00F91B1A"/>
    <w:rsid w:val="00FB1983"/>
    <w:rsid w:val="00FC76AF"/>
    <w:rsid w:val="00FD1CE8"/>
    <w:rsid w:val="00FD32E7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78F3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EB"/>
    <w:pPr>
      <w:bidi/>
      <w:spacing w:after="0" w:line="276" w:lineRule="auto"/>
      <w:jc w:val="lowKashida"/>
    </w:pPr>
    <w:rPr>
      <w:rFonts w:ascii="Times New Roman" w:hAnsi="Times New Roman" w:cs="Sakkal Majalla"/>
      <w:color w:val="000000" w:themeColor="text1"/>
      <w:sz w:val="28"/>
      <w:szCs w:val="34"/>
    </w:rPr>
  </w:style>
  <w:style w:type="paragraph" w:styleId="Heading1">
    <w:name w:val="heading 1"/>
    <w:aliases w:val="عنوان رئيسي"/>
    <w:basedOn w:val="Normal"/>
    <w:next w:val="Normal"/>
    <w:link w:val="Heading1Char"/>
    <w:uiPriority w:val="9"/>
    <w:qFormat/>
    <w:rsid w:val="00B21A45"/>
    <w:pPr>
      <w:keepNext/>
      <w:keepLines/>
      <w:spacing w:line="240" w:lineRule="auto"/>
      <w:jc w:val="center"/>
      <w:outlineLvl w:val="0"/>
    </w:pPr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3A11"/>
    <w:pPr>
      <w:keepNext/>
      <w:keepLines/>
      <w:spacing w:before="40"/>
      <w:outlineLvl w:val="1"/>
    </w:pPr>
    <w:rPr>
      <w:rFonts w:ascii="Adobe Arabic" w:eastAsiaTheme="majorEastAsia" w:hAnsi="Adobe Arabic" w:cs="Adobe Arabic"/>
      <w:b/>
      <w:bCs/>
      <w:sz w:val="44"/>
      <w:szCs w:val="4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3A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NoSpacing">
    <w:name w:val="No Spacing"/>
    <w:aliases w:val="عنوان فقرة"/>
    <w:uiPriority w:val="1"/>
    <w:qFormat/>
    <w:rsid w:val="00403A11"/>
    <w:pPr>
      <w:bidi/>
      <w:spacing w:after="0" w:line="240" w:lineRule="auto"/>
    </w:pPr>
    <w:rPr>
      <w:rFonts w:ascii="Adobe Arabic" w:hAnsi="Adobe Arabic" w:cs="Adobe Arabic"/>
      <w:bCs/>
      <w:sz w:val="36"/>
      <w:szCs w:val="36"/>
    </w:rPr>
  </w:style>
  <w:style w:type="character" w:customStyle="1" w:styleId="Heading1Char">
    <w:name w:val="Heading 1 Char"/>
    <w:aliases w:val="عنوان رئيسي Char"/>
    <w:basedOn w:val="DefaultParagraphFont"/>
    <w:link w:val="Heading1"/>
    <w:uiPriority w:val="9"/>
    <w:rsid w:val="00B21A45"/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403A11"/>
    <w:rPr>
      <w:rFonts w:ascii="Adobe Arabic" w:eastAsiaTheme="majorEastAsia" w:hAnsi="Adobe Arabic" w:cs="Adobe Arabic"/>
      <w:b/>
      <w:bCs/>
      <w:color w:val="000000" w:themeColor="text1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"/>
    <w:rsid w:val="00403A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D5796E"/>
    <w:pPr>
      <w:bidi w:val="0"/>
      <w:spacing w:before="24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D5796E"/>
    <w:pPr>
      <w:spacing w:after="100"/>
      <w:ind w:left="280"/>
    </w:pPr>
  </w:style>
  <w:style w:type="table" w:customStyle="1" w:styleId="ListTable1LightAccent6">
    <w:name w:val="List Table 1 Light Accent 6"/>
    <w:basedOn w:val="TableNormal"/>
    <w:uiPriority w:val="46"/>
    <w:rsid w:val="0078634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1">
    <w:name w:val="Table Grid1"/>
    <w:basedOn w:val="TableNormal"/>
    <w:uiPriority w:val="39"/>
    <w:rsid w:val="00786344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17D88"/>
    <w:pPr>
      <w:bidi w:val="0"/>
      <w:spacing w:before="100" w:beforeAutospacing="1" w:after="100" w:afterAutospacing="1" w:line="240" w:lineRule="auto"/>
      <w:jc w:val="left"/>
    </w:pPr>
    <w:rPr>
      <w:rFonts w:eastAsiaTheme="minorEastAsia" w:cs="Times New Roman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EB"/>
    <w:pPr>
      <w:bidi/>
      <w:spacing w:after="0" w:line="276" w:lineRule="auto"/>
      <w:jc w:val="lowKashida"/>
    </w:pPr>
    <w:rPr>
      <w:rFonts w:ascii="Times New Roman" w:hAnsi="Times New Roman" w:cs="Sakkal Majalla"/>
      <w:color w:val="000000" w:themeColor="text1"/>
      <w:sz w:val="28"/>
      <w:szCs w:val="34"/>
    </w:rPr>
  </w:style>
  <w:style w:type="paragraph" w:styleId="Heading1">
    <w:name w:val="heading 1"/>
    <w:aliases w:val="عنوان رئيسي"/>
    <w:basedOn w:val="Normal"/>
    <w:next w:val="Normal"/>
    <w:link w:val="Heading1Char"/>
    <w:uiPriority w:val="9"/>
    <w:qFormat/>
    <w:rsid w:val="00B21A45"/>
    <w:pPr>
      <w:keepNext/>
      <w:keepLines/>
      <w:spacing w:line="240" w:lineRule="auto"/>
      <w:jc w:val="center"/>
      <w:outlineLvl w:val="0"/>
    </w:pPr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3A11"/>
    <w:pPr>
      <w:keepNext/>
      <w:keepLines/>
      <w:spacing w:before="40"/>
      <w:outlineLvl w:val="1"/>
    </w:pPr>
    <w:rPr>
      <w:rFonts w:ascii="Adobe Arabic" w:eastAsiaTheme="majorEastAsia" w:hAnsi="Adobe Arabic" w:cs="Adobe Arabic"/>
      <w:b/>
      <w:bCs/>
      <w:sz w:val="44"/>
      <w:szCs w:val="4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3A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NoSpacing">
    <w:name w:val="No Spacing"/>
    <w:aliases w:val="عنوان فقرة"/>
    <w:uiPriority w:val="1"/>
    <w:qFormat/>
    <w:rsid w:val="00403A11"/>
    <w:pPr>
      <w:bidi/>
      <w:spacing w:after="0" w:line="240" w:lineRule="auto"/>
    </w:pPr>
    <w:rPr>
      <w:rFonts w:ascii="Adobe Arabic" w:hAnsi="Adobe Arabic" w:cs="Adobe Arabic"/>
      <w:bCs/>
      <w:sz w:val="36"/>
      <w:szCs w:val="36"/>
    </w:rPr>
  </w:style>
  <w:style w:type="character" w:customStyle="1" w:styleId="Heading1Char">
    <w:name w:val="Heading 1 Char"/>
    <w:aliases w:val="عنوان رئيسي Char"/>
    <w:basedOn w:val="DefaultParagraphFont"/>
    <w:link w:val="Heading1"/>
    <w:uiPriority w:val="9"/>
    <w:rsid w:val="00B21A45"/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403A11"/>
    <w:rPr>
      <w:rFonts w:ascii="Adobe Arabic" w:eastAsiaTheme="majorEastAsia" w:hAnsi="Adobe Arabic" w:cs="Adobe Arabic"/>
      <w:b/>
      <w:bCs/>
      <w:color w:val="000000" w:themeColor="text1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"/>
    <w:rsid w:val="00403A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D5796E"/>
    <w:pPr>
      <w:bidi w:val="0"/>
      <w:spacing w:before="24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D5796E"/>
    <w:pPr>
      <w:spacing w:after="100"/>
      <w:ind w:left="280"/>
    </w:pPr>
  </w:style>
  <w:style w:type="table" w:customStyle="1" w:styleId="ListTable1LightAccent6">
    <w:name w:val="List Table 1 Light Accent 6"/>
    <w:basedOn w:val="TableNormal"/>
    <w:uiPriority w:val="46"/>
    <w:rsid w:val="0078634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1">
    <w:name w:val="Table Grid1"/>
    <w:basedOn w:val="TableNormal"/>
    <w:uiPriority w:val="39"/>
    <w:rsid w:val="00786344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17D88"/>
    <w:pPr>
      <w:bidi w:val="0"/>
      <w:spacing w:before="100" w:beforeAutospacing="1" w:after="100" w:afterAutospacing="1" w:line="240" w:lineRule="auto"/>
      <w:jc w:val="left"/>
    </w:pPr>
    <w:rPr>
      <w:rFonts w:eastAsiaTheme="minorEastAsia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svg"/><Relationship Id="rId18" Type="http://schemas.openxmlformats.org/officeDocument/2006/relationships/image" Target="media/image8.pn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://www.dawliatraining.com/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hyperlink" Target="http://www.dawliatraining.com/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svg"/><Relationship Id="rId24" Type="http://schemas.openxmlformats.org/officeDocument/2006/relationships/hyperlink" Target="http://www.dawliatraining.com/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8.svg"/><Relationship Id="rId23" Type="http://schemas.openxmlformats.org/officeDocument/2006/relationships/hyperlink" Target="http://www.dawliatraining.com/" TargetMode="External"/><Relationship Id="rId28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image" Target="media/image5.png"/><Relationship Id="rId22" Type="http://schemas.openxmlformats.org/officeDocument/2006/relationships/hyperlink" Target="http://www.dawliatraining.com/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awliatraining.com" TargetMode="External"/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Relationship Id="rId4" Type="http://schemas.openxmlformats.org/officeDocument/2006/relationships/hyperlink" Target="http://www.dawliatraining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5;&#1582;&#1578;&#1576;&#1575;&#1585;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12F0E461-5290-400E-8B84-9EE3CC2DD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اختبار 2</Template>
  <TotalTime>9</TotalTime>
  <Pages>8</Pages>
  <Words>1035</Words>
  <Characters>5900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SyrianTech</dc:creator>
  <cp:keywords/>
  <dc:description/>
  <cp:lastModifiedBy>user</cp:lastModifiedBy>
  <cp:revision>7</cp:revision>
  <cp:lastPrinted>2022-03-26T18:07:00Z</cp:lastPrinted>
  <dcterms:created xsi:type="dcterms:W3CDTF">2023-08-23T08:51:00Z</dcterms:created>
  <dcterms:modified xsi:type="dcterms:W3CDTF">2024-11-17T08:40:00Z</dcterms:modified>
</cp:coreProperties>
</file>